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80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DE2B83">
        <w:rPr>
          <w:rFonts w:cs="Arial"/>
          <w:sz w:val="24"/>
          <w:szCs w:val="24"/>
        </w:rPr>
        <w:t>74</w:t>
      </w:r>
      <w:r w:rsidR="002F6B03">
        <w:rPr>
          <w:rFonts w:cs="Arial"/>
          <w:sz w:val="24"/>
          <w:szCs w:val="24"/>
        </w:rPr>
        <w:t>25</w:t>
      </w:r>
      <w:r w:rsidR="00B15E20">
        <w:rPr>
          <w:rFonts w:cs="Arial"/>
          <w:sz w:val="24"/>
          <w:szCs w:val="24"/>
        </w:rPr>
        <w:t>7</w:t>
      </w:r>
    </w:p>
    <w:p w:rsidR="00411066" w:rsidRPr="00F45489" w:rsidRDefault="00DE2B83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Reno, Nevada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USA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27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 xml:space="preserve">November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1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December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2017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2F6B03">
        <w:rPr>
          <w:rFonts w:eastAsia="Times New Roman" w:cs="Arial"/>
          <w:sz w:val="22"/>
          <w:szCs w:val="20"/>
          <w:lang w:eastAsia="ar-SA"/>
        </w:rPr>
        <w:t xml:space="preserve">RAILWAY </w:t>
      </w:r>
      <w:r w:rsidR="00B15E20">
        <w:rPr>
          <w:rFonts w:eastAsia="Times New Roman" w:cs="Arial"/>
          <w:sz w:val="22"/>
          <w:szCs w:val="20"/>
          <w:lang w:eastAsia="ar-SA"/>
        </w:rPr>
        <w:t xml:space="preserve">Drafting Group Report </w:t>
      </w:r>
      <w:r w:rsidR="002F6B03">
        <w:rPr>
          <w:rFonts w:eastAsia="Times New Roman" w:cs="Arial"/>
          <w:sz w:val="22"/>
          <w:szCs w:val="20"/>
          <w:lang w:eastAsia="ar-SA"/>
        </w:rPr>
        <w:t>(7.1 MONASTERY2 and 8.1 FS_FRMCS2)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7.1 and 8.1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 xml:space="preserve">RAILWAY 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>Drafting Session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Ki-Dong Lee (kidong.lee (at) lge.com)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7F4C95" w:rsidP="007F4C9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2F6B03">
        <w:rPr>
          <w:rFonts w:eastAsia="MS Mincho" w:cs="Arial"/>
          <w:bCs/>
          <w:sz w:val="36"/>
          <w:szCs w:val="36"/>
          <w:lang w:eastAsia="ar-SA"/>
        </w:rPr>
        <w:t xml:space="preserve">RAILWAY (MONASTERY2 and FS_FRMCS2) 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AGENDA 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</w:p>
    <w:p w:rsidR="007F4C95" w:rsidRPr="00015298" w:rsidRDefault="007F4C95" w:rsidP="007F4C95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  <w:r w:rsidRPr="00015298">
        <w:rPr>
          <w:rFonts w:eastAsia="MS Mincho" w:cs="Arial"/>
          <w:iCs/>
          <w:sz w:val="24"/>
          <w:szCs w:val="28"/>
          <w:lang w:eastAsia="ar-SA"/>
        </w:rPr>
        <w:t>The meeting will start at 09:00 local time on Monday and will close by 16:</w:t>
      </w:r>
      <w:r>
        <w:rPr>
          <w:rFonts w:eastAsia="MS Mincho" w:cs="Arial"/>
          <w:iCs/>
          <w:sz w:val="24"/>
          <w:szCs w:val="28"/>
          <w:lang w:eastAsia="ar-SA"/>
        </w:rPr>
        <w:t>0</w:t>
      </w:r>
      <w:r w:rsidRPr="00015298">
        <w:rPr>
          <w:rFonts w:eastAsia="MS Mincho" w:cs="Arial"/>
          <w:iCs/>
          <w:sz w:val="24"/>
          <w:szCs w:val="28"/>
          <w:lang w:eastAsia="ar-SA"/>
        </w:rPr>
        <w:t>0 local time on Friday, at the latest.</w:t>
      </w:r>
    </w:p>
    <w:p w:rsidR="007F4C95" w:rsidRPr="008754F9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5F0A2D" w:rsidRPr="00772E0F" w:rsidRDefault="005F0A2D" w:rsidP="005F0A2D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>Room B: Sierra (17FL)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:rsidR="007F4C95" w:rsidRPr="00015298" w:rsidRDefault="007F4C95" w:rsidP="007F4C95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2F6B03" w:rsidRPr="00015298" w:rsidTr="002F6B0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F6B03" w:rsidRPr="00015298" w:rsidRDefault="002F6B03" w:rsidP="00F57C4D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F6B03" w:rsidRPr="00015298" w:rsidRDefault="002F6B03" w:rsidP="00F57C4D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F6B03" w:rsidRPr="00015298" w:rsidRDefault="002F6B03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F6B03" w:rsidRPr="00015298" w:rsidRDefault="002F6B03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2F6B03" w:rsidRPr="00AB0F3E" w:rsidTr="002F6B0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F6B03" w:rsidRPr="00AB0F3E" w:rsidRDefault="002F6B03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AB0F3E" w:rsidRDefault="002F6B03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F6B03" w:rsidRPr="00AB0F3E" w:rsidRDefault="002F6B03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F6B03" w:rsidRPr="00F12488" w:rsidRDefault="002F6B03" w:rsidP="008850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F6B03" w:rsidRPr="00AB0F3E" w:rsidRDefault="002F6B03" w:rsidP="007915F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  <w:tr w:rsidR="002F6B03" w:rsidRPr="00AB0F3E" w:rsidTr="002F6B0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AB0F3E" w:rsidRDefault="002F6B03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6B03" w:rsidRPr="00AB0F3E" w:rsidRDefault="002F6B03" w:rsidP="008850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RAILWAY</w:t>
            </w:r>
          </w:p>
        </w:tc>
      </w:tr>
      <w:tr w:rsidR="002F6B03" w:rsidRPr="00AB0F3E" w:rsidTr="002F6B03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415AA2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VC elections 1</w:t>
            </w:r>
            <w:r w:rsidRPr="00B876A8">
              <w:rPr>
                <w:rFonts w:eastAsia="Times New Roman" w:cs="Arial"/>
                <w:b/>
                <w:sz w:val="20"/>
                <w:szCs w:val="20"/>
                <w:vertAlign w:val="superscript"/>
                <w:lang w:eastAsia="ar-SA"/>
              </w:rPr>
              <w:t>st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 round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415AA2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F6B03" w:rsidRPr="00AB0F3E" w:rsidTr="002F6B0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2F6B03" w:rsidRPr="00CF100E" w:rsidRDefault="002F6B03" w:rsidP="007915F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RAILWAY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RAILWAY</w:t>
            </w:r>
          </w:p>
        </w:tc>
      </w:tr>
      <w:tr w:rsidR="002F6B03" w:rsidRPr="00AB0F3E" w:rsidTr="002F6B0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AB0F3E" w:rsidRDefault="002F6B03" w:rsidP="00F57C4D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F6B03" w:rsidRPr="00AB0F3E" w:rsidRDefault="002F6B03" w:rsidP="00F57C4D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415AA2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415AA2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F6B03" w:rsidRPr="00AB0F3E" w:rsidTr="002F6B0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lastRenderedPageBreak/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4F3D18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RAILWAY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t>RAILWAY</w:t>
            </w:r>
          </w:p>
        </w:tc>
      </w:tr>
      <w:tr w:rsidR="002F6B03" w:rsidRPr="00AB0F3E" w:rsidTr="002F6B0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AB0F3E" w:rsidRDefault="002F6B03" w:rsidP="00F57C4D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F6B03" w:rsidRPr="00AB0F3E" w:rsidRDefault="002F6B03" w:rsidP="00F57C4D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415AA2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415AA2" w:rsidRDefault="002F6B03" w:rsidP="00F57C4D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F6B03" w:rsidRPr="00015298" w:rsidTr="002F6B0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AB0F3E" w:rsidRDefault="002F6B03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2F6B03" w:rsidRPr="004C4A40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RAILWAY</w:t>
            </w:r>
          </w:p>
        </w:tc>
      </w:tr>
      <w:tr w:rsidR="002F6B03" w:rsidRPr="00AB0F3E" w:rsidTr="002F6B0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AB0F3E" w:rsidRDefault="002F6B03" w:rsidP="00F57C4D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415AA2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415AA2" w:rsidRDefault="002F6B03" w:rsidP="00F57C4D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F6B03" w:rsidRPr="00015298" w:rsidTr="002F6B0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AB0F3E" w:rsidRDefault="002F6B03" w:rsidP="00F57C4D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F6B03" w:rsidRPr="00AB0F3E" w:rsidRDefault="002F6B03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F6B03" w:rsidRPr="005A2472" w:rsidRDefault="002F6B03" w:rsidP="0079468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F6B03" w:rsidRPr="006620C9" w:rsidRDefault="002F6B03" w:rsidP="002924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7F4C95" w:rsidRPr="00015298" w:rsidRDefault="007F4C95" w:rsidP="007F4C95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7F4C95" w:rsidRPr="008754F9" w:rsidRDefault="007F4C95" w:rsidP="007F4C95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7F4C95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7F4C95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7F4C95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7F4C95" w:rsidRDefault="007F4C9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7F4C95" w:rsidRDefault="007F4C9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chairs:</w:t>
      </w:r>
    </w:p>
    <w:p w:rsidR="007F4C95" w:rsidRDefault="007F4C9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Ki-Dong Lee: </w:t>
      </w:r>
      <w:r w:rsidR="003034CD">
        <w:rPr>
          <w:rFonts w:eastAsia="Times New Roman"/>
          <w:b/>
          <w:sz w:val="20"/>
          <w:szCs w:val="20"/>
          <w:lang w:val="en-US"/>
        </w:rPr>
        <w:t>RAILWAY</w:t>
      </w:r>
      <w:r w:rsidR="009156E5">
        <w:rPr>
          <w:rFonts w:eastAsia="Times New Roman"/>
          <w:b/>
          <w:sz w:val="20"/>
          <w:szCs w:val="20"/>
          <w:lang w:val="en-US"/>
        </w:rPr>
        <w:t xml:space="preserve"> </w:t>
      </w:r>
      <w:r w:rsidR="003034CD">
        <w:rPr>
          <w:rFonts w:eastAsia="Times New Roman"/>
          <w:b/>
          <w:sz w:val="20"/>
          <w:szCs w:val="20"/>
          <w:lang w:val="en-US"/>
        </w:rPr>
        <w:t>and</w:t>
      </w:r>
      <w:r w:rsidR="009156E5">
        <w:rPr>
          <w:rFonts w:eastAsia="Times New Roman"/>
          <w:b/>
          <w:sz w:val="20"/>
          <w:szCs w:val="20"/>
          <w:lang w:val="en-US"/>
        </w:rPr>
        <w:t xml:space="preserve"> 5GSAT</w:t>
      </w:r>
      <w:r w:rsidR="003034CD">
        <w:rPr>
          <w:rFonts w:eastAsia="Times New Roman"/>
          <w:b/>
          <w:sz w:val="20"/>
          <w:szCs w:val="20"/>
          <w:lang w:val="en-US"/>
        </w:rPr>
        <w:t xml:space="preserve"> and enIMS+5GMSG</w:t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2178"/>
        <w:gridCol w:w="3672"/>
      </w:tblGrid>
      <w:tr w:rsidR="00936DE1" w:rsidRPr="00B04844" w:rsidTr="00F25A87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936DE1" w:rsidRPr="00F45489" w:rsidRDefault="00936DE1" w:rsidP="00753049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Rel-16</w:t>
            </w:r>
            <w:r w:rsidRPr="00466912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Work Item contributions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</w:t>
            </w:r>
          </w:p>
        </w:tc>
      </w:tr>
      <w:tr w:rsidR="00936DE1" w:rsidRPr="00B04844" w:rsidTr="00F25A87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36DE1" w:rsidRDefault="00936DE1" w:rsidP="00753049">
            <w:pPr>
              <w:pStyle w:val="Heading2"/>
            </w:pPr>
            <w:r w:rsidRPr="00487CB8">
              <w:t>MONASTERY</w:t>
            </w:r>
            <w:r>
              <w:t xml:space="preserve">2: </w:t>
            </w:r>
            <w:r w:rsidRPr="00046F1E">
              <w:rPr>
                <w:lang w:val="en-US"/>
              </w:rPr>
              <w:t>Mobile Communication System for Railways</w:t>
            </w:r>
            <w:r>
              <w:rPr>
                <w:lang w:val="en-US"/>
              </w:rPr>
              <w:t xml:space="preserve"> 2</w:t>
            </w:r>
            <w:r>
              <w:t xml:space="preserve"> [</w:t>
            </w:r>
            <w:r w:rsidRPr="00012C8A">
              <w:rPr>
                <w:bCs/>
                <w:iCs/>
              </w:rPr>
              <w:t>SP-170451</w:t>
            </w:r>
            <w:r>
              <w:t>]</w:t>
            </w:r>
          </w:p>
        </w:tc>
      </w:tr>
      <w:tr w:rsidR="00936DE1" w:rsidRPr="00B04844" w:rsidTr="00EE1530">
        <w:trPr>
          <w:trHeight w:val="141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36DE1" w:rsidRPr="004067FF" w:rsidRDefault="00936DE1" w:rsidP="00C5720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BD7E9D" w:rsidRPr="00411066" w:rsidRDefault="00BD7E9D" w:rsidP="00BD7E9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</w:t>
            </w:r>
            <w:r w:rsidR="00B16142">
              <w:rPr>
                <w:rFonts w:eastAsia="Arial Unicode MS" w:cs="Arial"/>
                <w:szCs w:val="18"/>
                <w:lang w:val="fr-FR" w:eastAsia="ar-SA"/>
              </w:rPr>
              <w:t>S</w:t>
            </w:r>
            <w:r>
              <w:rPr>
                <w:rFonts w:eastAsia="Arial Unicode MS" w:cs="Arial"/>
                <w:szCs w:val="18"/>
                <w:lang w:val="fr-FR" w:eastAsia="ar-SA"/>
              </w:rPr>
              <w:t>22.289v0.0.0</w:t>
            </w:r>
            <w:r w:rsidR="006A566F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proofErr w:type="spellStart"/>
            <w:r w:rsidR="006A566F">
              <w:rPr>
                <w:rFonts w:eastAsia="Arial Unicode MS" w:cs="Arial"/>
                <w:szCs w:val="18"/>
                <w:lang w:val="fr-FR" w:eastAsia="ar-SA"/>
              </w:rPr>
              <w:t>including</w:t>
            </w:r>
            <w:proofErr w:type="spellEnd"/>
            <w:r w:rsidR="006A566F">
              <w:rPr>
                <w:rFonts w:eastAsia="Arial Unicode MS" w:cs="Arial"/>
                <w:szCs w:val="18"/>
                <w:lang w:val="fr-FR" w:eastAsia="ar-SA"/>
              </w:rPr>
              <w:t xml:space="preserve"> 22.179, 22.280, 22.281, 22.282)</w:t>
            </w:r>
          </w:p>
          <w:p w:rsidR="00936DE1" w:rsidRPr="00411066" w:rsidRDefault="00936DE1" w:rsidP="00C572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(06/2018)</w:t>
            </w:r>
          </w:p>
          <w:p w:rsidR="00936DE1" w:rsidRPr="004070E3" w:rsidRDefault="00936DE1" w:rsidP="00C572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936DE1" w:rsidRPr="004070E3" w:rsidRDefault="00936DE1" w:rsidP="00C57209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800EAC" w:rsidRPr="00A75C05" w:rsidTr="00D171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EE1530" w:rsidRDefault="00800EAC" w:rsidP="004805B2">
            <w:pPr>
              <w:snapToGrid w:val="0"/>
              <w:spacing w:after="0" w:line="240" w:lineRule="auto"/>
            </w:pPr>
            <w:r w:rsidRPr="00EE1530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EE1530" w:rsidRDefault="00CE1944" w:rsidP="004805B2">
            <w:pPr>
              <w:snapToGrid w:val="0"/>
              <w:spacing w:after="0" w:line="240" w:lineRule="auto"/>
            </w:pPr>
            <w:hyperlink r:id="rId9" w:history="1">
              <w:r w:rsidR="00800EAC" w:rsidRPr="00EE1530">
                <w:rPr>
                  <w:rStyle w:val="Hyperlink"/>
                  <w:rFonts w:cs="Arial"/>
                  <w:color w:val="auto"/>
                </w:rPr>
                <w:t>S1-174084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EE1530" w:rsidRDefault="00800EAC" w:rsidP="004805B2">
            <w:pPr>
              <w:snapToGrid w:val="0"/>
              <w:spacing w:after="0" w:line="240" w:lineRule="auto"/>
            </w:pPr>
            <w:r w:rsidRPr="00EE1530">
              <w:t xml:space="preserve">Ericsson, UIC, Nokia, </w:t>
            </w:r>
            <w:proofErr w:type="spellStart"/>
            <w:r w:rsidRPr="00EE1530">
              <w:t>Kapsch</w:t>
            </w:r>
            <w:proofErr w:type="spellEnd"/>
            <w:r w:rsidRPr="00EE1530">
              <w:t xml:space="preserve"> </w:t>
            </w:r>
            <w:proofErr w:type="spellStart"/>
            <w:r w:rsidRPr="00EE1530">
              <w:t>CarrierCom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EE1530" w:rsidRDefault="00800EAC" w:rsidP="004805B2">
            <w:pPr>
              <w:snapToGrid w:val="0"/>
              <w:spacing w:after="0" w:line="240" w:lineRule="auto"/>
            </w:pPr>
            <w:r w:rsidRPr="00EE1530">
              <w:t>CR22.280v15.1.0: Priority controlled by MCX User for receiving from Multiple MCX service Communication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EE1530" w:rsidRDefault="00EE1530" w:rsidP="004805B2">
            <w:pPr>
              <w:snapToGrid w:val="0"/>
              <w:spacing w:after="0" w:line="240" w:lineRule="auto"/>
            </w:pPr>
            <w:r w:rsidRPr="00EE1530">
              <w:t>Revised to S1-174388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EE1530" w:rsidRDefault="00800EAC" w:rsidP="004805B2">
            <w:pPr>
              <w:spacing w:after="0" w:line="240" w:lineRule="auto"/>
            </w:pPr>
            <w:r w:rsidRPr="00EE1530">
              <w:t xml:space="preserve">WI code MONASTERY2 Rel-16 CR0047R- Cat </w:t>
            </w:r>
            <w:r w:rsidR="00BE18E9" w:rsidRPr="00EE1530">
              <w:t>B</w:t>
            </w:r>
          </w:p>
          <w:p w:rsidR="00800EAC" w:rsidRPr="00EE1530" w:rsidRDefault="00800EAC" w:rsidP="004805B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E1530">
              <w:rPr>
                <w:highlight w:val="yellow"/>
              </w:rPr>
              <w:t>Clauses affected 5.4.1, 5.4.2, Annex A, Annex B</w:t>
            </w:r>
          </w:p>
        </w:tc>
      </w:tr>
      <w:tr w:rsidR="00EE1530" w:rsidRPr="00A75C05" w:rsidTr="00D171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E1530" w:rsidRPr="00D171FE" w:rsidRDefault="00EE1530" w:rsidP="004805B2">
            <w:pPr>
              <w:snapToGrid w:val="0"/>
              <w:spacing w:after="0" w:line="240" w:lineRule="auto"/>
            </w:pPr>
            <w:r w:rsidRPr="00D171FE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E1530" w:rsidRPr="00D171FE" w:rsidRDefault="00CE1944" w:rsidP="004805B2">
            <w:pPr>
              <w:snapToGrid w:val="0"/>
              <w:spacing w:after="0" w:line="240" w:lineRule="auto"/>
            </w:pPr>
            <w:hyperlink r:id="rId10" w:history="1">
              <w:r w:rsidR="00EE1530" w:rsidRPr="00D171FE">
                <w:rPr>
                  <w:rStyle w:val="Hyperlink"/>
                  <w:rFonts w:cs="Arial"/>
                  <w:color w:val="auto"/>
                </w:rPr>
                <w:t>S1-174388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E1530" w:rsidRPr="00D171FE" w:rsidRDefault="00EE1530" w:rsidP="004805B2">
            <w:pPr>
              <w:snapToGrid w:val="0"/>
              <w:spacing w:after="0" w:line="240" w:lineRule="auto"/>
            </w:pPr>
            <w:r w:rsidRPr="00D171FE">
              <w:t xml:space="preserve">Ericsson, UIC, Nokia, </w:t>
            </w:r>
            <w:proofErr w:type="spellStart"/>
            <w:r w:rsidRPr="00D171FE">
              <w:t>Kapsch</w:t>
            </w:r>
            <w:proofErr w:type="spellEnd"/>
            <w:r w:rsidRPr="00D171FE">
              <w:t xml:space="preserve"> </w:t>
            </w:r>
            <w:proofErr w:type="spellStart"/>
            <w:r w:rsidRPr="00D171FE">
              <w:t>CarrierCom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E1530" w:rsidRPr="00D171FE" w:rsidRDefault="00EE1530" w:rsidP="004805B2">
            <w:pPr>
              <w:snapToGrid w:val="0"/>
              <w:spacing w:after="0" w:line="240" w:lineRule="auto"/>
            </w:pPr>
            <w:r w:rsidRPr="00D171FE">
              <w:t>CR22.280v15.1.0: Priority controlled by MCX User for receiving from Multiple MCX service Communication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E1530" w:rsidRPr="00D171FE" w:rsidRDefault="00D171FE" w:rsidP="004805B2">
            <w:pPr>
              <w:snapToGrid w:val="0"/>
              <w:spacing w:after="0" w:line="240" w:lineRule="auto"/>
            </w:pPr>
            <w:r w:rsidRPr="00D171FE">
              <w:t>Revised to S1-174419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E1530" w:rsidRPr="00D171FE" w:rsidRDefault="00EE1530" w:rsidP="004805B2">
            <w:pPr>
              <w:spacing w:after="0" w:line="240" w:lineRule="auto"/>
              <w:rPr>
                <w:i/>
              </w:rPr>
            </w:pPr>
            <w:r w:rsidRPr="00D171FE">
              <w:rPr>
                <w:i/>
              </w:rPr>
              <w:t>WI code MONASTERY2 Rel-16 CR0047R- Cat B</w:t>
            </w:r>
          </w:p>
          <w:p w:rsidR="00EE1530" w:rsidRPr="00D171FE" w:rsidRDefault="00EE1530" w:rsidP="004805B2">
            <w:pPr>
              <w:spacing w:after="0" w:line="240" w:lineRule="auto"/>
            </w:pPr>
            <w:r w:rsidRPr="00D171FE">
              <w:rPr>
                <w:i/>
                <w:highlight w:val="yellow"/>
              </w:rPr>
              <w:t>Clauses affected 5.4.1, 5.4.2, Annex A, Annex B</w:t>
            </w:r>
          </w:p>
          <w:p w:rsidR="00EE1530" w:rsidRPr="00D171FE" w:rsidRDefault="00EE1530" w:rsidP="004805B2">
            <w:pPr>
              <w:spacing w:after="0" w:line="240" w:lineRule="auto"/>
            </w:pPr>
            <w:r w:rsidRPr="00D171FE">
              <w:t>Revision of S1-174084.</w:t>
            </w:r>
          </w:p>
        </w:tc>
      </w:tr>
      <w:tr w:rsidR="00D171FE" w:rsidRPr="00A75C05" w:rsidTr="00D171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171FE" w:rsidRPr="00D171FE" w:rsidRDefault="00D171FE" w:rsidP="004805B2">
            <w:pPr>
              <w:snapToGrid w:val="0"/>
              <w:spacing w:after="0" w:line="240" w:lineRule="auto"/>
            </w:pPr>
            <w:r w:rsidRPr="00D171FE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171FE" w:rsidRPr="00D171FE" w:rsidRDefault="00CE1944" w:rsidP="004805B2">
            <w:pPr>
              <w:snapToGrid w:val="0"/>
              <w:spacing w:after="0" w:line="240" w:lineRule="auto"/>
            </w:pPr>
            <w:hyperlink r:id="rId11" w:history="1">
              <w:r w:rsidR="00D171FE" w:rsidRPr="00D171FE">
                <w:rPr>
                  <w:rStyle w:val="Hyperlink"/>
                  <w:rFonts w:cs="Arial"/>
                  <w:color w:val="auto"/>
                </w:rPr>
                <w:t>S1-174419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171FE" w:rsidRPr="00D171FE" w:rsidRDefault="00D171FE" w:rsidP="004805B2">
            <w:pPr>
              <w:snapToGrid w:val="0"/>
              <w:spacing w:after="0" w:line="240" w:lineRule="auto"/>
            </w:pPr>
            <w:r w:rsidRPr="00D171FE">
              <w:t xml:space="preserve">Ericsson, UIC, Nokia, </w:t>
            </w:r>
            <w:proofErr w:type="spellStart"/>
            <w:r w:rsidRPr="00D171FE">
              <w:t>Kapsch</w:t>
            </w:r>
            <w:proofErr w:type="spellEnd"/>
            <w:r w:rsidRPr="00D171FE">
              <w:t xml:space="preserve"> </w:t>
            </w:r>
            <w:proofErr w:type="spellStart"/>
            <w:r w:rsidRPr="00D171FE">
              <w:t>CarrierCom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171FE" w:rsidRPr="00D171FE" w:rsidRDefault="00D171FE" w:rsidP="004805B2">
            <w:pPr>
              <w:snapToGrid w:val="0"/>
              <w:spacing w:after="0" w:line="240" w:lineRule="auto"/>
            </w:pPr>
            <w:r w:rsidRPr="00D171FE">
              <w:t>CR22.280v15.1.0: Priority controlled by MCX User for receiving from Multiple MCX service Communication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171FE" w:rsidRPr="00D171FE" w:rsidRDefault="00D171FE" w:rsidP="004805B2">
            <w:pPr>
              <w:snapToGrid w:val="0"/>
              <w:spacing w:after="0" w:line="240" w:lineRule="auto"/>
            </w:pPr>
            <w:r w:rsidRPr="00D171FE">
              <w:t>Agreed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171FE" w:rsidRPr="00D171FE" w:rsidRDefault="00D171FE" w:rsidP="004805B2">
            <w:pPr>
              <w:spacing w:after="0" w:line="240" w:lineRule="auto"/>
              <w:rPr>
                <w:i/>
              </w:rPr>
            </w:pPr>
            <w:r w:rsidRPr="00D171FE">
              <w:rPr>
                <w:i/>
              </w:rPr>
              <w:t>WI code MONASTERY2 Rel-16 CR0047R- Cat B</w:t>
            </w:r>
          </w:p>
          <w:p w:rsidR="00D171FE" w:rsidRPr="00D171FE" w:rsidRDefault="00D171FE" w:rsidP="004805B2">
            <w:pPr>
              <w:spacing w:after="0" w:line="240" w:lineRule="auto"/>
              <w:rPr>
                <w:i/>
              </w:rPr>
            </w:pPr>
            <w:r w:rsidRPr="00D171FE">
              <w:rPr>
                <w:i/>
                <w:highlight w:val="yellow"/>
              </w:rPr>
              <w:t>Clauses affected 5.4.1, 5.4.2, Annex A, Annex B</w:t>
            </w:r>
          </w:p>
          <w:p w:rsidR="00D171FE" w:rsidRPr="00D171FE" w:rsidRDefault="00D171FE" w:rsidP="004805B2">
            <w:pPr>
              <w:spacing w:after="0" w:line="240" w:lineRule="auto"/>
            </w:pPr>
            <w:r w:rsidRPr="00D171FE">
              <w:rPr>
                <w:i/>
              </w:rPr>
              <w:t>Revision of S1-174084.</w:t>
            </w:r>
          </w:p>
          <w:p w:rsidR="00D171FE" w:rsidRDefault="00D171FE" w:rsidP="004805B2">
            <w:pPr>
              <w:spacing w:after="0" w:line="240" w:lineRule="auto"/>
            </w:pPr>
            <w:r w:rsidRPr="00D171FE">
              <w:t>Revision of S1-174388.</w:t>
            </w:r>
          </w:p>
          <w:p w:rsidR="00D171FE" w:rsidRPr="00D171FE" w:rsidRDefault="00D171FE" w:rsidP="004805B2">
            <w:pPr>
              <w:spacing w:after="0" w:line="240" w:lineRule="auto"/>
            </w:pPr>
          </w:p>
          <w:p w:rsidR="00D171FE" w:rsidRDefault="00D171FE" w:rsidP="004805B2">
            <w:pPr>
              <w:spacing w:after="0" w:line="240" w:lineRule="auto"/>
            </w:pPr>
          </w:p>
          <w:p w:rsidR="00D171FE" w:rsidRPr="00D171FE" w:rsidRDefault="00D171FE" w:rsidP="004805B2">
            <w:pPr>
              <w:spacing w:after="0" w:line="240" w:lineRule="auto"/>
            </w:pPr>
            <w:r>
              <w:t>N</w:t>
            </w:r>
            <w:r w:rsidRPr="00D171FE">
              <w:t>o presentation</w:t>
            </w:r>
          </w:p>
        </w:tc>
      </w:tr>
      <w:tr w:rsidR="00FC259B" w:rsidRPr="00A75C05" w:rsidTr="009E70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335FAB" w:rsidRDefault="00FC259B" w:rsidP="007A5261">
            <w:pPr>
              <w:snapToGrid w:val="0"/>
              <w:spacing w:after="0" w:line="240" w:lineRule="auto"/>
            </w:pPr>
            <w:r w:rsidRPr="00335FAB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335FAB" w:rsidRDefault="00CE1944" w:rsidP="007A5261">
            <w:pPr>
              <w:snapToGrid w:val="0"/>
              <w:spacing w:after="0" w:line="240" w:lineRule="auto"/>
            </w:pPr>
            <w:hyperlink r:id="rId12" w:history="1">
              <w:r w:rsidR="00FC259B" w:rsidRPr="00335FAB">
                <w:rPr>
                  <w:rStyle w:val="Hyperlink"/>
                  <w:rFonts w:cs="Arial"/>
                  <w:color w:val="auto"/>
                </w:rPr>
                <w:t>S1-174172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335FAB" w:rsidRDefault="00FC259B" w:rsidP="007A5261">
            <w:pPr>
              <w:snapToGrid w:val="0"/>
              <w:spacing w:after="0" w:line="240" w:lineRule="auto"/>
            </w:pPr>
            <w:r w:rsidRPr="00335FAB">
              <w:rPr>
                <w:noProof/>
              </w:rPr>
              <w:t>UIC, Ericsson, Nokia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335FAB" w:rsidRDefault="00FC259B" w:rsidP="007A5261">
            <w:pPr>
              <w:snapToGrid w:val="0"/>
              <w:spacing w:after="0" w:line="240" w:lineRule="auto"/>
            </w:pPr>
            <w:r w:rsidRPr="00335FAB">
              <w:t xml:space="preserve">CR22.280v15.1.0: </w:t>
            </w:r>
            <w:r w:rsidRPr="00335FAB">
              <w:rPr>
                <w:noProof/>
              </w:rPr>
              <w:t>Functional Alias (chapter 5.9a)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335FAB" w:rsidRDefault="009E7091" w:rsidP="007A5261">
            <w:pPr>
              <w:snapToGrid w:val="0"/>
              <w:spacing w:after="0" w:line="240" w:lineRule="auto"/>
            </w:pPr>
            <w:r>
              <w:t>Note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335FAB" w:rsidRDefault="00FC259B" w:rsidP="007A5261">
            <w:pPr>
              <w:spacing w:after="0" w:line="240" w:lineRule="auto"/>
            </w:pPr>
            <w:r w:rsidRPr="00335FAB">
              <w:t>WI code MONASTERY2 Rel-16 CR0052R- Cat B</w:t>
            </w:r>
          </w:p>
          <w:p w:rsidR="00FC259B" w:rsidRDefault="00FC259B" w:rsidP="007A5261">
            <w:pPr>
              <w:spacing w:after="0" w:line="240" w:lineRule="auto"/>
            </w:pPr>
            <w:r w:rsidRPr="00335FAB">
              <w:rPr>
                <w:highlight w:val="yellow"/>
              </w:rPr>
              <w:t>Question marks in source list need to be resolved</w:t>
            </w:r>
          </w:p>
          <w:p w:rsidR="009E7091" w:rsidRPr="00335FAB" w:rsidRDefault="009E7091" w:rsidP="007A5261">
            <w:pPr>
              <w:spacing w:after="0" w:line="240" w:lineRule="auto"/>
            </w:pPr>
            <w:r>
              <w:t>Planed to be revised in S1-174172 and then revision is withdrawn.</w:t>
            </w:r>
          </w:p>
        </w:tc>
      </w:tr>
      <w:tr w:rsidR="00335FAB" w:rsidRPr="00A75C05" w:rsidTr="009E70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35FAB" w:rsidRPr="009E7091" w:rsidRDefault="00335FAB" w:rsidP="007A5261">
            <w:pPr>
              <w:snapToGrid w:val="0"/>
              <w:spacing w:after="0" w:line="240" w:lineRule="auto"/>
            </w:pPr>
            <w:r w:rsidRPr="009E7091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35FAB" w:rsidRPr="009E7091" w:rsidRDefault="00CE1944" w:rsidP="007A5261">
            <w:pPr>
              <w:snapToGrid w:val="0"/>
              <w:spacing w:after="0" w:line="240" w:lineRule="auto"/>
            </w:pPr>
            <w:hyperlink r:id="rId13" w:history="1">
              <w:r w:rsidR="00335FAB" w:rsidRPr="009E7091">
                <w:rPr>
                  <w:rStyle w:val="Hyperlink"/>
                  <w:rFonts w:cs="Arial"/>
                  <w:color w:val="auto"/>
                </w:rPr>
                <w:t>S1-174389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35FAB" w:rsidRPr="009E7091" w:rsidRDefault="00335FAB" w:rsidP="007A5261">
            <w:pPr>
              <w:snapToGrid w:val="0"/>
              <w:spacing w:after="0" w:line="240" w:lineRule="auto"/>
              <w:rPr>
                <w:noProof/>
              </w:rPr>
            </w:pPr>
            <w:r w:rsidRPr="009E7091">
              <w:rPr>
                <w:noProof/>
              </w:rPr>
              <w:t>UIC, Ericsson, Nokia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35FAB" w:rsidRPr="009E7091" w:rsidRDefault="00335FAB" w:rsidP="007A5261">
            <w:pPr>
              <w:snapToGrid w:val="0"/>
              <w:spacing w:after="0" w:line="240" w:lineRule="auto"/>
            </w:pPr>
            <w:r w:rsidRPr="009E7091">
              <w:t>CR22.280v15.1.0: Functional Alias (chapter 5.9a)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35FAB" w:rsidRPr="009E7091" w:rsidRDefault="009E7091" w:rsidP="007A5261">
            <w:pPr>
              <w:snapToGrid w:val="0"/>
              <w:spacing w:after="0" w:line="240" w:lineRule="auto"/>
            </w:pPr>
            <w:r w:rsidRPr="009E7091">
              <w:t>Withdrawn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35FAB" w:rsidRPr="009E7091" w:rsidRDefault="00335FAB" w:rsidP="007A5261">
            <w:pPr>
              <w:spacing w:after="0" w:line="240" w:lineRule="auto"/>
              <w:rPr>
                <w:i/>
              </w:rPr>
            </w:pPr>
            <w:r w:rsidRPr="009E7091">
              <w:rPr>
                <w:i/>
              </w:rPr>
              <w:t>WI code MONASTERY2 Rel-16 CR0052R- Cat B</w:t>
            </w:r>
          </w:p>
          <w:p w:rsidR="00335FAB" w:rsidRPr="009E7091" w:rsidRDefault="00335FAB" w:rsidP="007A5261">
            <w:pPr>
              <w:spacing w:after="0" w:line="240" w:lineRule="auto"/>
            </w:pPr>
            <w:r w:rsidRPr="009E7091">
              <w:rPr>
                <w:i/>
                <w:highlight w:val="yellow"/>
              </w:rPr>
              <w:t>Question marks in source list need to be resolved</w:t>
            </w:r>
          </w:p>
          <w:p w:rsidR="00335FAB" w:rsidRPr="009E7091" w:rsidRDefault="00335FAB" w:rsidP="007A5261">
            <w:pPr>
              <w:spacing w:after="0" w:line="240" w:lineRule="auto"/>
            </w:pPr>
            <w:r w:rsidRPr="009E7091">
              <w:t>Revision of S1-174172.</w:t>
            </w:r>
          </w:p>
        </w:tc>
      </w:tr>
      <w:tr w:rsidR="00800EAC" w:rsidRPr="00A75C05" w:rsidTr="0090200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7E09FA" w:rsidRDefault="00800EAC" w:rsidP="004805B2">
            <w:pPr>
              <w:snapToGrid w:val="0"/>
              <w:spacing w:after="0" w:line="240" w:lineRule="auto"/>
            </w:pPr>
            <w:r w:rsidRPr="007E09FA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7E09FA" w:rsidRDefault="00CE1944" w:rsidP="004805B2">
            <w:pPr>
              <w:snapToGrid w:val="0"/>
              <w:spacing w:after="0" w:line="240" w:lineRule="auto"/>
            </w:pPr>
            <w:hyperlink r:id="rId14" w:history="1">
              <w:r w:rsidR="00800EAC" w:rsidRPr="007E09FA">
                <w:rPr>
                  <w:rStyle w:val="Hyperlink"/>
                  <w:rFonts w:cs="Arial"/>
                  <w:color w:val="auto"/>
                </w:rPr>
                <w:t>S1-174134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7E09FA" w:rsidRDefault="00BE18E9" w:rsidP="004805B2">
            <w:pPr>
              <w:snapToGrid w:val="0"/>
              <w:spacing w:after="0" w:line="240" w:lineRule="auto"/>
            </w:pPr>
            <w:r w:rsidRPr="007E09FA">
              <w:rPr>
                <w:noProof/>
              </w:rPr>
              <w:t>Nokia, UIC, 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7E09FA" w:rsidRDefault="00800EAC" w:rsidP="004805B2">
            <w:pPr>
              <w:snapToGrid w:val="0"/>
              <w:spacing w:after="0" w:line="240" w:lineRule="auto"/>
            </w:pPr>
            <w:r w:rsidRPr="007E09FA">
              <w:t xml:space="preserve">CR22.280v15.1.0: </w:t>
            </w:r>
            <w:r w:rsidR="00BE18E9" w:rsidRPr="007E09FA">
              <w:rPr>
                <w:noProof/>
              </w:rPr>
              <w:t xml:space="preserve">Changes related to </w:t>
            </w:r>
            <w:r w:rsidR="00BE18E9" w:rsidRPr="007E09FA">
              <w:rPr>
                <w:noProof/>
              </w:rPr>
              <w:lastRenderedPageBreak/>
              <w:t>administrative sections of 22.280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7E09FA" w:rsidRDefault="007E09FA" w:rsidP="004805B2">
            <w:pPr>
              <w:snapToGrid w:val="0"/>
              <w:spacing w:after="0" w:line="240" w:lineRule="auto"/>
            </w:pPr>
            <w:r w:rsidRPr="007E09FA">
              <w:lastRenderedPageBreak/>
              <w:t>Revised to S1-174391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7E09FA" w:rsidRDefault="00800EAC" w:rsidP="004805B2">
            <w:pPr>
              <w:spacing w:after="0" w:line="240" w:lineRule="auto"/>
            </w:pPr>
            <w:r w:rsidRPr="007E09FA">
              <w:t>WI code MONASTERY2 Rel-16</w:t>
            </w:r>
            <w:r w:rsidR="00BE18E9" w:rsidRPr="007E09FA">
              <w:t xml:space="preserve"> CR0048</w:t>
            </w:r>
            <w:r w:rsidRPr="007E09FA">
              <w:t xml:space="preserve">R- </w:t>
            </w:r>
            <w:r w:rsidRPr="007E09FA">
              <w:lastRenderedPageBreak/>
              <w:t xml:space="preserve">Cat </w:t>
            </w:r>
            <w:r w:rsidR="00BE18E9" w:rsidRPr="007E09FA">
              <w:t>B</w:t>
            </w:r>
          </w:p>
          <w:p w:rsidR="00BE18E9" w:rsidRPr="007E09FA" w:rsidRDefault="00BE18E9" w:rsidP="00BE18E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09FA">
              <w:rPr>
                <w:highlight w:val="yellow"/>
              </w:rPr>
              <w:t>Clauses affected 6.1, 6.4.9, Annex A, Annex B</w:t>
            </w:r>
          </w:p>
        </w:tc>
      </w:tr>
      <w:tr w:rsidR="007E09FA" w:rsidRPr="00A75C05" w:rsidTr="0090200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E09FA" w:rsidRPr="00902007" w:rsidRDefault="007E09FA" w:rsidP="004805B2">
            <w:pPr>
              <w:snapToGrid w:val="0"/>
              <w:spacing w:after="0" w:line="240" w:lineRule="auto"/>
            </w:pPr>
            <w:r w:rsidRPr="00902007"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E09FA" w:rsidRPr="00902007" w:rsidRDefault="00CE1944" w:rsidP="004805B2">
            <w:pPr>
              <w:snapToGrid w:val="0"/>
              <w:spacing w:after="0" w:line="240" w:lineRule="auto"/>
            </w:pPr>
            <w:hyperlink r:id="rId15" w:history="1">
              <w:r w:rsidR="007E09FA" w:rsidRPr="00902007">
                <w:rPr>
                  <w:rStyle w:val="Hyperlink"/>
                  <w:rFonts w:cs="Arial"/>
                  <w:color w:val="auto"/>
                </w:rPr>
                <w:t>S1-174391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E09FA" w:rsidRPr="00902007" w:rsidRDefault="007E09FA" w:rsidP="004805B2">
            <w:pPr>
              <w:snapToGrid w:val="0"/>
              <w:spacing w:after="0" w:line="240" w:lineRule="auto"/>
              <w:rPr>
                <w:noProof/>
              </w:rPr>
            </w:pPr>
            <w:r w:rsidRPr="00902007">
              <w:rPr>
                <w:noProof/>
              </w:rPr>
              <w:t>Nokia, UIC, 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E09FA" w:rsidRPr="00902007" w:rsidRDefault="007E09FA" w:rsidP="004805B2">
            <w:pPr>
              <w:snapToGrid w:val="0"/>
              <w:spacing w:after="0" w:line="240" w:lineRule="auto"/>
            </w:pPr>
            <w:r w:rsidRPr="00902007">
              <w:t>CR22.280v15.1.0: Changes related to administrative sections of 22.280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E09FA" w:rsidRPr="00902007" w:rsidRDefault="00902007" w:rsidP="004805B2">
            <w:pPr>
              <w:snapToGrid w:val="0"/>
              <w:spacing w:after="0" w:line="240" w:lineRule="auto"/>
            </w:pPr>
            <w:r w:rsidRPr="00902007">
              <w:t>Noted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E09FA" w:rsidRPr="00902007" w:rsidRDefault="007E09FA" w:rsidP="004805B2">
            <w:pPr>
              <w:spacing w:after="0" w:line="240" w:lineRule="auto"/>
              <w:rPr>
                <w:i/>
              </w:rPr>
            </w:pPr>
            <w:r w:rsidRPr="00902007">
              <w:rPr>
                <w:i/>
              </w:rPr>
              <w:t>WI code MONASTERY2 Rel-16 CR0048R- Cat B</w:t>
            </w:r>
          </w:p>
          <w:p w:rsidR="007E09FA" w:rsidRPr="00902007" w:rsidRDefault="007E09FA" w:rsidP="004805B2">
            <w:pPr>
              <w:spacing w:after="0" w:line="240" w:lineRule="auto"/>
            </w:pPr>
            <w:r w:rsidRPr="00902007">
              <w:rPr>
                <w:i/>
                <w:highlight w:val="yellow"/>
              </w:rPr>
              <w:t>Clauses affected 6.1, 6.4.9, Annex A, Annex B</w:t>
            </w:r>
          </w:p>
          <w:p w:rsidR="007E09FA" w:rsidRPr="00902007" w:rsidRDefault="007E09FA" w:rsidP="004805B2">
            <w:pPr>
              <w:spacing w:after="0" w:line="240" w:lineRule="auto"/>
            </w:pPr>
            <w:r w:rsidRPr="00902007">
              <w:t>Revision of S1-174134.</w:t>
            </w:r>
          </w:p>
        </w:tc>
      </w:tr>
      <w:tr w:rsidR="00FC259B" w:rsidRPr="00A75C05" w:rsidTr="00F90D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7E09FA" w:rsidRDefault="00FC259B" w:rsidP="007A5261">
            <w:pPr>
              <w:snapToGrid w:val="0"/>
              <w:spacing w:after="0" w:line="240" w:lineRule="auto"/>
            </w:pPr>
            <w:r w:rsidRPr="007E09FA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7E09FA" w:rsidRDefault="00CE1944" w:rsidP="007A5261">
            <w:pPr>
              <w:snapToGrid w:val="0"/>
              <w:spacing w:after="0" w:line="240" w:lineRule="auto"/>
            </w:pPr>
            <w:hyperlink r:id="rId16" w:history="1">
              <w:r w:rsidR="00FC259B" w:rsidRPr="007E09FA">
                <w:rPr>
                  <w:rStyle w:val="Hyperlink"/>
                  <w:rFonts w:cs="Arial"/>
                  <w:color w:val="auto"/>
                </w:rPr>
                <w:t>S1-174137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7E09FA" w:rsidRDefault="00FC259B" w:rsidP="007A5261">
            <w:pPr>
              <w:snapToGrid w:val="0"/>
              <w:spacing w:after="0" w:line="240" w:lineRule="auto"/>
            </w:pPr>
            <w:r w:rsidRPr="007E09FA">
              <w:t>Nokia, 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7E09FA" w:rsidRDefault="00FC259B" w:rsidP="007A5261">
            <w:pPr>
              <w:snapToGrid w:val="0"/>
              <w:spacing w:after="0" w:line="240" w:lineRule="auto"/>
            </w:pPr>
            <w:r w:rsidRPr="007E09FA">
              <w:t xml:space="preserve">CR22.280v15.1.0: </w:t>
            </w:r>
            <w:r w:rsidRPr="007E09FA">
              <w:rPr>
                <w:noProof/>
              </w:rPr>
              <w:t>Changes related to membership/affiliation section of 22.280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7E09FA" w:rsidRDefault="007E09FA" w:rsidP="007A5261">
            <w:pPr>
              <w:snapToGrid w:val="0"/>
              <w:spacing w:after="0" w:line="240" w:lineRule="auto"/>
            </w:pPr>
            <w:r w:rsidRPr="007E09FA">
              <w:t>Revised to S1-174392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7E09FA" w:rsidRDefault="00FC259B" w:rsidP="007A5261">
            <w:pPr>
              <w:spacing w:after="0" w:line="240" w:lineRule="auto"/>
            </w:pPr>
            <w:r w:rsidRPr="007E09FA">
              <w:t xml:space="preserve">WI code MONASTERY2 Rel-16 CR0051R- Cat B </w:t>
            </w:r>
          </w:p>
          <w:p w:rsidR="00FC259B" w:rsidRPr="007E09FA" w:rsidRDefault="00FC259B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09FA">
              <w:rPr>
                <w:highlight w:val="yellow"/>
              </w:rPr>
              <w:t>Clauses affected 6.4.4, Annex A, Annex B</w:t>
            </w:r>
          </w:p>
        </w:tc>
      </w:tr>
      <w:tr w:rsidR="007E09FA" w:rsidRPr="00A75C05" w:rsidTr="007D55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E09FA" w:rsidRPr="00F90DFA" w:rsidRDefault="007E09FA" w:rsidP="007A5261">
            <w:pPr>
              <w:snapToGrid w:val="0"/>
              <w:spacing w:after="0" w:line="240" w:lineRule="auto"/>
            </w:pPr>
            <w:r w:rsidRPr="00F90DFA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E09FA" w:rsidRPr="00F90DFA" w:rsidRDefault="00CE1944" w:rsidP="007A5261">
            <w:pPr>
              <w:snapToGrid w:val="0"/>
              <w:spacing w:after="0" w:line="240" w:lineRule="auto"/>
            </w:pPr>
            <w:hyperlink r:id="rId17" w:history="1">
              <w:r w:rsidR="007E09FA" w:rsidRPr="00F90DFA">
                <w:rPr>
                  <w:rStyle w:val="Hyperlink"/>
                  <w:rFonts w:cs="Arial"/>
                  <w:color w:val="auto"/>
                </w:rPr>
                <w:t>S1-174392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E09FA" w:rsidRPr="00F90DFA" w:rsidRDefault="007E09FA" w:rsidP="007A5261">
            <w:pPr>
              <w:snapToGrid w:val="0"/>
              <w:spacing w:after="0" w:line="240" w:lineRule="auto"/>
            </w:pPr>
            <w:r w:rsidRPr="00F90DFA">
              <w:t>Nokia, 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E09FA" w:rsidRPr="00F90DFA" w:rsidRDefault="007E09FA" w:rsidP="007A5261">
            <w:pPr>
              <w:snapToGrid w:val="0"/>
              <w:spacing w:after="0" w:line="240" w:lineRule="auto"/>
            </w:pPr>
            <w:r w:rsidRPr="00F90DFA">
              <w:t>CR22.280v15.1.0: Changes related to membership/affiliation section of 22.280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E09FA" w:rsidRPr="00F90DFA" w:rsidRDefault="00F90DFA" w:rsidP="007A5261">
            <w:pPr>
              <w:snapToGrid w:val="0"/>
              <w:spacing w:after="0" w:line="240" w:lineRule="auto"/>
            </w:pPr>
            <w:r w:rsidRPr="00F90DFA">
              <w:t>Revised to S1-174431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E09FA" w:rsidRPr="00F90DFA" w:rsidRDefault="007E09FA" w:rsidP="007A5261">
            <w:pPr>
              <w:spacing w:after="0" w:line="240" w:lineRule="auto"/>
              <w:rPr>
                <w:i/>
              </w:rPr>
            </w:pPr>
            <w:r w:rsidRPr="00F90DFA">
              <w:rPr>
                <w:i/>
              </w:rPr>
              <w:t xml:space="preserve">WI code MONASTERY2 Rel-16 CR0051R- Cat B </w:t>
            </w:r>
          </w:p>
          <w:p w:rsidR="007E09FA" w:rsidRPr="00F90DFA" w:rsidRDefault="007E09FA" w:rsidP="007A5261">
            <w:pPr>
              <w:spacing w:after="0" w:line="240" w:lineRule="auto"/>
            </w:pPr>
            <w:r w:rsidRPr="00F90DFA">
              <w:rPr>
                <w:i/>
                <w:highlight w:val="yellow"/>
              </w:rPr>
              <w:t>Clauses affected 6.4.4, Annex A, Annex B</w:t>
            </w:r>
          </w:p>
          <w:p w:rsidR="007E09FA" w:rsidRPr="00F90DFA" w:rsidRDefault="007E09FA" w:rsidP="007A5261">
            <w:pPr>
              <w:spacing w:after="0" w:line="240" w:lineRule="auto"/>
            </w:pPr>
            <w:r w:rsidRPr="00F90DFA">
              <w:t>Revision of S1-174137.</w:t>
            </w:r>
          </w:p>
        </w:tc>
      </w:tr>
      <w:tr w:rsidR="00F90DFA" w:rsidRPr="00A75C05" w:rsidTr="007D55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90DFA" w:rsidRPr="007D556D" w:rsidRDefault="00F90DFA" w:rsidP="007A5261">
            <w:pPr>
              <w:snapToGrid w:val="0"/>
              <w:spacing w:after="0" w:line="240" w:lineRule="auto"/>
            </w:pPr>
            <w:r w:rsidRPr="007D556D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90DFA" w:rsidRPr="007D556D" w:rsidRDefault="00CE1944" w:rsidP="007A5261">
            <w:pPr>
              <w:snapToGrid w:val="0"/>
              <w:spacing w:after="0" w:line="240" w:lineRule="auto"/>
            </w:pPr>
            <w:hyperlink r:id="rId18" w:history="1">
              <w:r w:rsidR="00F90DFA" w:rsidRPr="007D556D">
                <w:rPr>
                  <w:rStyle w:val="Hyperlink"/>
                  <w:rFonts w:cs="Arial"/>
                  <w:color w:val="auto"/>
                </w:rPr>
                <w:t>S1-174431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90DFA" w:rsidRPr="007D556D" w:rsidRDefault="00F90DFA" w:rsidP="007A5261">
            <w:pPr>
              <w:snapToGrid w:val="0"/>
              <w:spacing w:after="0" w:line="240" w:lineRule="auto"/>
            </w:pPr>
            <w:r w:rsidRPr="007D556D">
              <w:t>Nokia, 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90DFA" w:rsidRPr="007D556D" w:rsidRDefault="00F90DFA" w:rsidP="007A5261">
            <w:pPr>
              <w:snapToGrid w:val="0"/>
              <w:spacing w:after="0" w:line="240" w:lineRule="auto"/>
            </w:pPr>
            <w:r w:rsidRPr="007D556D">
              <w:t>CR22.280v15.1.0: Changes related to membership/affiliation section of 22.280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90DFA" w:rsidRPr="007D556D" w:rsidRDefault="007D556D" w:rsidP="007A5261">
            <w:pPr>
              <w:snapToGrid w:val="0"/>
              <w:spacing w:after="0" w:line="240" w:lineRule="auto"/>
            </w:pPr>
            <w:r w:rsidRPr="007D556D">
              <w:t>Revised to S1-174433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90DFA" w:rsidRPr="007D556D" w:rsidRDefault="00F90DFA" w:rsidP="007A5261">
            <w:pPr>
              <w:spacing w:after="0" w:line="240" w:lineRule="auto"/>
              <w:rPr>
                <w:i/>
              </w:rPr>
            </w:pPr>
            <w:r w:rsidRPr="007D556D">
              <w:rPr>
                <w:i/>
              </w:rPr>
              <w:t xml:space="preserve">WI code MONASTERY2 Rel-16 CR0051R- Cat B </w:t>
            </w:r>
          </w:p>
          <w:p w:rsidR="00F90DFA" w:rsidRPr="007D556D" w:rsidRDefault="00F90DFA" w:rsidP="007A5261">
            <w:pPr>
              <w:spacing w:after="0" w:line="240" w:lineRule="auto"/>
              <w:rPr>
                <w:i/>
              </w:rPr>
            </w:pPr>
            <w:r w:rsidRPr="007D556D">
              <w:rPr>
                <w:i/>
                <w:highlight w:val="yellow"/>
              </w:rPr>
              <w:t>Clauses affected 6.4.4, Annex A, Annex B</w:t>
            </w:r>
          </w:p>
          <w:p w:rsidR="00F90DFA" w:rsidRPr="007D556D" w:rsidRDefault="00F90DFA" w:rsidP="007A5261">
            <w:pPr>
              <w:spacing w:after="0" w:line="240" w:lineRule="auto"/>
            </w:pPr>
            <w:r w:rsidRPr="007D556D">
              <w:rPr>
                <w:i/>
              </w:rPr>
              <w:t>Revision of S1-174137.</w:t>
            </w:r>
          </w:p>
          <w:p w:rsidR="00F90DFA" w:rsidRPr="007D556D" w:rsidRDefault="00F90DFA" w:rsidP="007A5261">
            <w:pPr>
              <w:spacing w:after="0" w:line="240" w:lineRule="auto"/>
            </w:pPr>
            <w:r w:rsidRPr="007D556D">
              <w:t>Revision of S1-174392.</w:t>
            </w:r>
          </w:p>
        </w:tc>
      </w:tr>
      <w:tr w:rsidR="007D556D" w:rsidRPr="00A75C05" w:rsidTr="007D55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556D" w:rsidRPr="007D556D" w:rsidRDefault="007D556D" w:rsidP="007A5261">
            <w:pPr>
              <w:snapToGrid w:val="0"/>
              <w:spacing w:after="0" w:line="240" w:lineRule="auto"/>
            </w:pPr>
            <w:r w:rsidRPr="007D556D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556D" w:rsidRPr="007D556D" w:rsidRDefault="00CE1944" w:rsidP="007A5261">
            <w:pPr>
              <w:snapToGrid w:val="0"/>
              <w:spacing w:after="0" w:line="240" w:lineRule="auto"/>
              <w:rPr>
                <w:rFonts w:cs="Arial"/>
              </w:rPr>
            </w:pPr>
            <w:hyperlink r:id="rId19" w:history="1">
              <w:r w:rsidR="007D556D" w:rsidRPr="007D556D">
                <w:rPr>
                  <w:rStyle w:val="Hyperlink"/>
                  <w:rFonts w:cs="Arial"/>
                  <w:color w:val="auto"/>
                </w:rPr>
                <w:t>S1-174433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556D" w:rsidRPr="007D556D" w:rsidRDefault="007D556D" w:rsidP="007A5261">
            <w:pPr>
              <w:snapToGrid w:val="0"/>
              <w:spacing w:after="0" w:line="240" w:lineRule="auto"/>
            </w:pPr>
            <w:r w:rsidRPr="007D556D">
              <w:t>Nokia, 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556D" w:rsidRPr="007D556D" w:rsidRDefault="007D556D" w:rsidP="007A5261">
            <w:pPr>
              <w:snapToGrid w:val="0"/>
              <w:spacing w:after="0" w:line="240" w:lineRule="auto"/>
            </w:pPr>
            <w:r w:rsidRPr="007D556D">
              <w:t>CR22.280v15.1.0: Changes related to membership/affiliation section of 22.280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556D" w:rsidRPr="007D556D" w:rsidRDefault="007D556D" w:rsidP="007A5261">
            <w:pPr>
              <w:snapToGrid w:val="0"/>
              <w:spacing w:after="0" w:line="240" w:lineRule="auto"/>
            </w:pPr>
            <w:r w:rsidRPr="007D556D">
              <w:t>Noted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556D" w:rsidRPr="007D556D" w:rsidRDefault="007D556D" w:rsidP="007A5261">
            <w:pPr>
              <w:spacing w:after="0" w:line="240" w:lineRule="auto"/>
              <w:rPr>
                <w:i/>
              </w:rPr>
            </w:pPr>
            <w:r w:rsidRPr="007D556D">
              <w:rPr>
                <w:i/>
              </w:rPr>
              <w:t xml:space="preserve">WI code MONASTERY2 Rel-16 CR0051R- Cat B </w:t>
            </w:r>
          </w:p>
          <w:p w:rsidR="007D556D" w:rsidRPr="007D556D" w:rsidRDefault="007D556D" w:rsidP="007A5261">
            <w:pPr>
              <w:spacing w:after="0" w:line="240" w:lineRule="auto"/>
              <w:rPr>
                <w:i/>
              </w:rPr>
            </w:pPr>
            <w:r w:rsidRPr="007D556D">
              <w:rPr>
                <w:i/>
                <w:highlight w:val="yellow"/>
              </w:rPr>
              <w:t>Clauses affected 6.4.4, Annex A, Annex B</w:t>
            </w:r>
          </w:p>
          <w:p w:rsidR="007D556D" w:rsidRPr="007D556D" w:rsidRDefault="007D556D" w:rsidP="007A5261">
            <w:pPr>
              <w:spacing w:after="0" w:line="240" w:lineRule="auto"/>
              <w:rPr>
                <w:i/>
              </w:rPr>
            </w:pPr>
            <w:r w:rsidRPr="007D556D">
              <w:rPr>
                <w:i/>
              </w:rPr>
              <w:t>Revision of S1-174137.</w:t>
            </w:r>
          </w:p>
          <w:p w:rsidR="007D556D" w:rsidRPr="007D556D" w:rsidRDefault="007D556D" w:rsidP="007A5261">
            <w:pPr>
              <w:spacing w:after="0" w:line="240" w:lineRule="auto"/>
            </w:pPr>
            <w:r w:rsidRPr="007D556D">
              <w:rPr>
                <w:i/>
              </w:rPr>
              <w:t>Revision of S1-174392.</w:t>
            </w:r>
          </w:p>
          <w:p w:rsidR="007D556D" w:rsidRPr="007D556D" w:rsidRDefault="007D556D" w:rsidP="007A5261">
            <w:pPr>
              <w:spacing w:after="0" w:line="240" w:lineRule="auto"/>
            </w:pPr>
            <w:r w:rsidRPr="007D556D">
              <w:t>Revision of S1-174431.</w:t>
            </w:r>
          </w:p>
        </w:tc>
      </w:tr>
      <w:tr w:rsidR="00800EAC" w:rsidRPr="00A75C05" w:rsidTr="005C485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355B7B" w:rsidRDefault="00800EAC" w:rsidP="004805B2">
            <w:pPr>
              <w:snapToGrid w:val="0"/>
              <w:spacing w:after="0" w:line="240" w:lineRule="auto"/>
            </w:pPr>
            <w:r w:rsidRPr="00355B7B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355B7B" w:rsidRDefault="00CE1944" w:rsidP="004805B2">
            <w:pPr>
              <w:snapToGrid w:val="0"/>
              <w:spacing w:after="0" w:line="240" w:lineRule="auto"/>
            </w:pPr>
            <w:hyperlink r:id="rId20" w:history="1">
              <w:r w:rsidR="00800EAC" w:rsidRPr="00355B7B">
                <w:rPr>
                  <w:rStyle w:val="Hyperlink"/>
                  <w:rFonts w:cs="Arial"/>
                  <w:color w:val="auto"/>
                </w:rPr>
                <w:t>S1-174135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355B7B" w:rsidRDefault="00BE18E9" w:rsidP="004805B2">
            <w:pPr>
              <w:snapToGrid w:val="0"/>
              <w:spacing w:after="0" w:line="240" w:lineRule="auto"/>
            </w:pPr>
            <w:r w:rsidRPr="00355B7B">
              <w:rPr>
                <w:noProof/>
              </w:rPr>
              <w:t>Nokia, UIC, 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355B7B" w:rsidRDefault="00800EAC" w:rsidP="004805B2">
            <w:pPr>
              <w:snapToGrid w:val="0"/>
              <w:spacing w:after="0" w:line="240" w:lineRule="auto"/>
            </w:pPr>
            <w:r w:rsidRPr="00355B7B">
              <w:t xml:space="preserve">CR22.280v15.1.0: </w:t>
            </w:r>
            <w:r w:rsidR="00BE18E9" w:rsidRPr="00355B7B">
              <w:rPr>
                <w:noProof/>
              </w:rPr>
              <w:t xml:space="preserve">Changes relating to the </w:t>
            </w:r>
            <w:r w:rsidR="00BE18E9" w:rsidRPr="00355B7B">
              <w:t>User regrouping</w:t>
            </w:r>
            <w:r w:rsidR="00BE18E9" w:rsidRPr="00355B7B">
              <w:rPr>
                <w:noProof/>
              </w:rPr>
              <w:t xml:space="preserve"> section of 22.280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355B7B" w:rsidRDefault="00355B7B" w:rsidP="004805B2">
            <w:pPr>
              <w:snapToGrid w:val="0"/>
              <w:spacing w:after="0" w:line="240" w:lineRule="auto"/>
            </w:pPr>
            <w:r w:rsidRPr="00355B7B">
              <w:t>Revised to S1-174390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355B7B" w:rsidRDefault="00800EAC" w:rsidP="004805B2">
            <w:pPr>
              <w:spacing w:after="0" w:line="240" w:lineRule="auto"/>
            </w:pPr>
            <w:r w:rsidRPr="00355B7B">
              <w:t>WI code MONASTERY2 Rel-16</w:t>
            </w:r>
            <w:r w:rsidR="00BE18E9" w:rsidRPr="00355B7B">
              <w:t xml:space="preserve"> CR0049</w:t>
            </w:r>
            <w:r w:rsidRPr="00355B7B">
              <w:t xml:space="preserve">R- Cat </w:t>
            </w:r>
            <w:r w:rsidR="00BE18E9" w:rsidRPr="00355B7B">
              <w:t>B</w:t>
            </w:r>
          </w:p>
          <w:p w:rsidR="00BE18E9" w:rsidRPr="00355B7B" w:rsidRDefault="00BE18E9" w:rsidP="004805B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55B7B">
              <w:rPr>
                <w:highlight w:val="yellow"/>
              </w:rPr>
              <w:t>Clauses affected 6.6.4.1, 6.4.4.2, Annex A, Annex B</w:t>
            </w:r>
          </w:p>
        </w:tc>
      </w:tr>
      <w:tr w:rsidR="00355B7B" w:rsidRPr="00A75C05" w:rsidTr="0090200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5B7B" w:rsidRPr="005C485A" w:rsidRDefault="00355B7B" w:rsidP="004805B2">
            <w:pPr>
              <w:snapToGrid w:val="0"/>
              <w:spacing w:after="0" w:line="240" w:lineRule="auto"/>
            </w:pPr>
            <w:r w:rsidRPr="005C485A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5B7B" w:rsidRPr="005C485A" w:rsidRDefault="00CE1944" w:rsidP="004805B2">
            <w:pPr>
              <w:snapToGrid w:val="0"/>
              <w:spacing w:after="0" w:line="240" w:lineRule="auto"/>
            </w:pPr>
            <w:hyperlink r:id="rId21" w:history="1">
              <w:r w:rsidR="00355B7B" w:rsidRPr="005C485A">
                <w:rPr>
                  <w:rStyle w:val="Hyperlink"/>
                  <w:rFonts w:cs="Arial"/>
                  <w:color w:val="auto"/>
                </w:rPr>
                <w:t>S1-174390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5B7B" w:rsidRPr="005C485A" w:rsidRDefault="00355B7B" w:rsidP="004805B2">
            <w:pPr>
              <w:snapToGrid w:val="0"/>
              <w:spacing w:after="0" w:line="240" w:lineRule="auto"/>
              <w:rPr>
                <w:noProof/>
              </w:rPr>
            </w:pPr>
            <w:r w:rsidRPr="005C485A">
              <w:rPr>
                <w:noProof/>
              </w:rPr>
              <w:t>Nokia, UIC, 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5B7B" w:rsidRPr="005C485A" w:rsidRDefault="00355B7B" w:rsidP="004805B2">
            <w:pPr>
              <w:snapToGrid w:val="0"/>
              <w:spacing w:after="0" w:line="240" w:lineRule="auto"/>
            </w:pPr>
            <w:r w:rsidRPr="005C485A">
              <w:t>CR22.280v15.1.0: Changes relating to the User regrouping section of 22.280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5B7B" w:rsidRPr="005C485A" w:rsidRDefault="005C485A" w:rsidP="004805B2">
            <w:pPr>
              <w:snapToGrid w:val="0"/>
              <w:spacing w:after="0" w:line="240" w:lineRule="auto"/>
            </w:pPr>
            <w:r w:rsidRPr="005C485A">
              <w:t>Revised to S1-174420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5B7B" w:rsidRPr="005C485A" w:rsidRDefault="00355B7B" w:rsidP="004805B2">
            <w:pPr>
              <w:spacing w:after="0" w:line="240" w:lineRule="auto"/>
              <w:rPr>
                <w:i/>
              </w:rPr>
            </w:pPr>
            <w:r w:rsidRPr="005C485A">
              <w:rPr>
                <w:i/>
              </w:rPr>
              <w:t>WI code MONASTERY2 Rel-16 CR0049R- Cat B</w:t>
            </w:r>
          </w:p>
          <w:p w:rsidR="00355B7B" w:rsidRPr="005C485A" w:rsidRDefault="00355B7B" w:rsidP="004805B2">
            <w:pPr>
              <w:spacing w:after="0" w:line="240" w:lineRule="auto"/>
            </w:pPr>
            <w:r w:rsidRPr="005C485A">
              <w:rPr>
                <w:i/>
                <w:highlight w:val="yellow"/>
              </w:rPr>
              <w:t>Clauses affected 6.6.4.1, 6.4.4.2, Annex A, Annex B</w:t>
            </w:r>
          </w:p>
          <w:p w:rsidR="00355B7B" w:rsidRPr="005C485A" w:rsidRDefault="00355B7B" w:rsidP="004805B2">
            <w:pPr>
              <w:spacing w:after="0" w:line="240" w:lineRule="auto"/>
            </w:pPr>
            <w:r w:rsidRPr="005C485A">
              <w:t>Revision of S1-174135.</w:t>
            </w:r>
          </w:p>
        </w:tc>
      </w:tr>
      <w:tr w:rsidR="005C485A" w:rsidRPr="00A75C05" w:rsidTr="0090200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485A" w:rsidRPr="00902007" w:rsidRDefault="005C485A" w:rsidP="004805B2">
            <w:pPr>
              <w:snapToGrid w:val="0"/>
              <w:spacing w:after="0" w:line="240" w:lineRule="auto"/>
            </w:pPr>
            <w:r w:rsidRPr="00902007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485A" w:rsidRPr="00902007" w:rsidRDefault="00CE1944" w:rsidP="004805B2">
            <w:pPr>
              <w:snapToGrid w:val="0"/>
              <w:spacing w:after="0" w:line="240" w:lineRule="auto"/>
            </w:pPr>
            <w:hyperlink r:id="rId22" w:history="1">
              <w:r w:rsidR="005C485A" w:rsidRPr="00902007">
                <w:rPr>
                  <w:rStyle w:val="Hyperlink"/>
                  <w:rFonts w:cs="Arial"/>
                  <w:color w:val="auto"/>
                </w:rPr>
                <w:t>S1-174420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485A" w:rsidRPr="00902007" w:rsidRDefault="005C485A" w:rsidP="004805B2">
            <w:pPr>
              <w:snapToGrid w:val="0"/>
              <w:spacing w:after="0" w:line="240" w:lineRule="auto"/>
              <w:rPr>
                <w:noProof/>
              </w:rPr>
            </w:pPr>
            <w:r w:rsidRPr="00902007">
              <w:rPr>
                <w:noProof/>
              </w:rPr>
              <w:t>Nokia, UIC, 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485A" w:rsidRPr="00902007" w:rsidRDefault="005C485A" w:rsidP="004805B2">
            <w:pPr>
              <w:snapToGrid w:val="0"/>
              <w:spacing w:after="0" w:line="240" w:lineRule="auto"/>
            </w:pPr>
            <w:r w:rsidRPr="00902007">
              <w:t>CR22.280v15.1.0: Changes relating to the User regrouping section of 22.280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485A" w:rsidRPr="00902007" w:rsidRDefault="00902007" w:rsidP="004805B2">
            <w:pPr>
              <w:snapToGrid w:val="0"/>
              <w:spacing w:after="0" w:line="240" w:lineRule="auto"/>
            </w:pPr>
            <w:r w:rsidRPr="00902007">
              <w:t>Revised to S1-174425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485A" w:rsidRPr="00902007" w:rsidRDefault="005C485A" w:rsidP="004805B2">
            <w:pPr>
              <w:spacing w:after="0" w:line="240" w:lineRule="auto"/>
              <w:rPr>
                <w:i/>
              </w:rPr>
            </w:pPr>
            <w:r w:rsidRPr="00902007">
              <w:rPr>
                <w:i/>
              </w:rPr>
              <w:t>WI code MONASTERY2 Rel-16 CR0049R- Cat B</w:t>
            </w:r>
          </w:p>
          <w:p w:rsidR="005C485A" w:rsidRPr="00902007" w:rsidRDefault="005C485A" w:rsidP="004805B2">
            <w:pPr>
              <w:spacing w:after="0" w:line="240" w:lineRule="auto"/>
              <w:rPr>
                <w:i/>
              </w:rPr>
            </w:pPr>
            <w:r w:rsidRPr="00902007">
              <w:rPr>
                <w:i/>
                <w:highlight w:val="yellow"/>
              </w:rPr>
              <w:t>Clauses affected 6.6.4.1, 6.4.4.2, Annex A, Annex B</w:t>
            </w:r>
          </w:p>
          <w:p w:rsidR="005C485A" w:rsidRPr="00902007" w:rsidRDefault="005C485A" w:rsidP="004805B2">
            <w:pPr>
              <w:spacing w:after="0" w:line="240" w:lineRule="auto"/>
            </w:pPr>
            <w:r w:rsidRPr="00902007">
              <w:rPr>
                <w:i/>
              </w:rPr>
              <w:t>Revision of S1-174135.</w:t>
            </w:r>
          </w:p>
          <w:p w:rsidR="005C485A" w:rsidRPr="00902007" w:rsidRDefault="005C485A" w:rsidP="004805B2">
            <w:pPr>
              <w:spacing w:after="0" w:line="240" w:lineRule="auto"/>
            </w:pPr>
            <w:r w:rsidRPr="00902007">
              <w:t>Revision of S1-174390.</w:t>
            </w:r>
          </w:p>
        </w:tc>
      </w:tr>
      <w:tr w:rsidR="00902007" w:rsidRPr="00A75C05" w:rsidTr="0090200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007" w:rsidRPr="00902007" w:rsidRDefault="00902007" w:rsidP="004805B2">
            <w:pPr>
              <w:snapToGrid w:val="0"/>
              <w:spacing w:after="0" w:line="240" w:lineRule="auto"/>
            </w:pPr>
            <w:r w:rsidRPr="00902007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007" w:rsidRPr="00902007" w:rsidRDefault="00CE1944" w:rsidP="004805B2">
            <w:pPr>
              <w:snapToGrid w:val="0"/>
              <w:spacing w:after="0" w:line="240" w:lineRule="auto"/>
            </w:pPr>
            <w:hyperlink r:id="rId23" w:history="1">
              <w:r w:rsidR="00902007" w:rsidRPr="00902007">
                <w:rPr>
                  <w:rStyle w:val="Hyperlink"/>
                  <w:rFonts w:cs="Arial"/>
                  <w:color w:val="auto"/>
                </w:rPr>
                <w:t>S1-174425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007" w:rsidRPr="00902007" w:rsidRDefault="00902007" w:rsidP="004805B2">
            <w:pPr>
              <w:snapToGrid w:val="0"/>
              <w:spacing w:after="0" w:line="240" w:lineRule="auto"/>
              <w:rPr>
                <w:noProof/>
              </w:rPr>
            </w:pPr>
            <w:r w:rsidRPr="00902007">
              <w:rPr>
                <w:noProof/>
              </w:rPr>
              <w:t>Nokia, UIC, 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007" w:rsidRPr="00902007" w:rsidRDefault="00902007" w:rsidP="004805B2">
            <w:pPr>
              <w:snapToGrid w:val="0"/>
              <w:spacing w:after="0" w:line="240" w:lineRule="auto"/>
            </w:pPr>
            <w:r w:rsidRPr="00902007">
              <w:t>CR22.280v15.1.0: Changes relating to the User regrouping section of 22.280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007" w:rsidRPr="00902007" w:rsidRDefault="00902007" w:rsidP="004805B2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007" w:rsidRPr="00902007" w:rsidRDefault="00902007" w:rsidP="004805B2">
            <w:pPr>
              <w:spacing w:after="0" w:line="240" w:lineRule="auto"/>
              <w:rPr>
                <w:i/>
              </w:rPr>
            </w:pPr>
            <w:r w:rsidRPr="00902007">
              <w:rPr>
                <w:i/>
              </w:rPr>
              <w:t>WI code MONASTERY2 Rel-16 CR0049R- Cat B</w:t>
            </w:r>
          </w:p>
          <w:p w:rsidR="00902007" w:rsidRPr="00902007" w:rsidRDefault="00902007" w:rsidP="004805B2">
            <w:pPr>
              <w:spacing w:after="0" w:line="240" w:lineRule="auto"/>
              <w:rPr>
                <w:i/>
              </w:rPr>
            </w:pPr>
            <w:r w:rsidRPr="00902007">
              <w:rPr>
                <w:i/>
                <w:highlight w:val="yellow"/>
              </w:rPr>
              <w:lastRenderedPageBreak/>
              <w:t>Clauses affected 6.6.4.1, 6.4.4.2, Annex A, Annex B</w:t>
            </w:r>
          </w:p>
          <w:p w:rsidR="00902007" w:rsidRPr="00902007" w:rsidRDefault="00902007" w:rsidP="004805B2">
            <w:pPr>
              <w:spacing w:after="0" w:line="240" w:lineRule="auto"/>
              <w:rPr>
                <w:i/>
              </w:rPr>
            </w:pPr>
            <w:r w:rsidRPr="00902007">
              <w:rPr>
                <w:i/>
              </w:rPr>
              <w:t>Revision of S1-174135.</w:t>
            </w:r>
          </w:p>
          <w:p w:rsidR="00902007" w:rsidRDefault="00902007" w:rsidP="004805B2">
            <w:pPr>
              <w:spacing w:after="0" w:line="240" w:lineRule="auto"/>
            </w:pPr>
            <w:r w:rsidRPr="00902007">
              <w:rPr>
                <w:i/>
              </w:rPr>
              <w:t>Revision of S1-174390.</w:t>
            </w:r>
          </w:p>
          <w:p w:rsidR="00902007" w:rsidRPr="00902007" w:rsidRDefault="00902007" w:rsidP="004805B2">
            <w:pPr>
              <w:spacing w:after="0" w:line="240" w:lineRule="auto"/>
            </w:pPr>
            <w:r w:rsidRPr="00902007">
              <w:t>Revision of S1-174420.</w:t>
            </w:r>
          </w:p>
        </w:tc>
      </w:tr>
      <w:tr w:rsidR="00800EAC" w:rsidRPr="00A75C05" w:rsidTr="00DE08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DE080B" w:rsidRDefault="00800EAC" w:rsidP="004805B2">
            <w:pPr>
              <w:snapToGrid w:val="0"/>
              <w:spacing w:after="0" w:line="240" w:lineRule="auto"/>
            </w:pPr>
            <w:r w:rsidRPr="00DE080B"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DE080B" w:rsidRDefault="00CE1944" w:rsidP="004805B2">
            <w:pPr>
              <w:snapToGrid w:val="0"/>
              <w:spacing w:after="0" w:line="240" w:lineRule="auto"/>
            </w:pPr>
            <w:hyperlink r:id="rId24" w:history="1">
              <w:r w:rsidR="00800EAC" w:rsidRPr="00DE080B">
                <w:rPr>
                  <w:rStyle w:val="Hyperlink"/>
                  <w:rFonts w:cs="Arial"/>
                  <w:color w:val="auto"/>
                </w:rPr>
                <w:t>S1-174136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DE080B" w:rsidRDefault="00BE18E9" w:rsidP="004805B2">
            <w:pPr>
              <w:snapToGrid w:val="0"/>
              <w:spacing w:after="0" w:line="240" w:lineRule="auto"/>
            </w:pPr>
            <w:r w:rsidRPr="00DE080B">
              <w:t>Nokia, 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DE080B" w:rsidRDefault="00800EAC" w:rsidP="004805B2">
            <w:pPr>
              <w:snapToGrid w:val="0"/>
              <w:spacing w:after="0" w:line="240" w:lineRule="auto"/>
            </w:pPr>
            <w:r w:rsidRPr="00DE080B">
              <w:t xml:space="preserve">CR22.280v15.1.0: </w:t>
            </w:r>
            <w:r w:rsidR="00BE18E9" w:rsidRPr="00DE080B">
              <w:rPr>
                <w:noProof/>
              </w:rPr>
              <w:t>Changes related to location section of 22.280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DE080B" w:rsidRDefault="00DE080B" w:rsidP="004805B2">
            <w:pPr>
              <w:snapToGrid w:val="0"/>
              <w:spacing w:after="0" w:line="240" w:lineRule="auto"/>
            </w:pPr>
            <w:r w:rsidRPr="00DE080B">
              <w:t>Revised to S1-174393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E9" w:rsidRPr="00DE080B" w:rsidRDefault="00800EAC" w:rsidP="00BE18E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E080B">
              <w:t>WI code MONASTERY2 Rel-16</w:t>
            </w:r>
            <w:r w:rsidR="00BE18E9" w:rsidRPr="00DE080B">
              <w:t xml:space="preserve"> CR0050</w:t>
            </w:r>
            <w:r w:rsidRPr="00DE080B">
              <w:t xml:space="preserve">R- Cat </w:t>
            </w:r>
            <w:r w:rsidR="00665FB6" w:rsidRPr="00DE080B">
              <w:t>B</w:t>
            </w:r>
          </w:p>
        </w:tc>
      </w:tr>
      <w:tr w:rsidR="00DE080B" w:rsidRPr="00A75C05" w:rsidTr="00E12C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80B" w:rsidRPr="00DE080B" w:rsidRDefault="00DE080B" w:rsidP="004805B2">
            <w:pPr>
              <w:snapToGrid w:val="0"/>
              <w:spacing w:after="0" w:line="240" w:lineRule="auto"/>
            </w:pPr>
            <w:r w:rsidRPr="00DE080B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80B" w:rsidRPr="00DE080B" w:rsidRDefault="00CE1944" w:rsidP="004805B2">
            <w:pPr>
              <w:snapToGrid w:val="0"/>
              <w:spacing w:after="0" w:line="240" w:lineRule="auto"/>
            </w:pPr>
            <w:hyperlink r:id="rId25" w:history="1">
              <w:r w:rsidR="00DE080B" w:rsidRPr="00DE080B">
                <w:rPr>
                  <w:rStyle w:val="Hyperlink"/>
                  <w:rFonts w:cs="Arial"/>
                  <w:color w:val="auto"/>
                </w:rPr>
                <w:t>S1-174393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80B" w:rsidRPr="00DE080B" w:rsidRDefault="00DE080B" w:rsidP="004805B2">
            <w:pPr>
              <w:snapToGrid w:val="0"/>
              <w:spacing w:after="0" w:line="240" w:lineRule="auto"/>
            </w:pPr>
            <w:r w:rsidRPr="00DE080B">
              <w:t>Nokia, 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80B" w:rsidRPr="00DE080B" w:rsidRDefault="00DE080B" w:rsidP="004805B2">
            <w:pPr>
              <w:snapToGrid w:val="0"/>
              <w:spacing w:after="0" w:line="240" w:lineRule="auto"/>
            </w:pPr>
            <w:r w:rsidRPr="00DE080B">
              <w:t>CR22.280v15.1.0: Changes related to location section of 22.280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80B" w:rsidRPr="00DE080B" w:rsidRDefault="00DE080B" w:rsidP="004805B2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80B" w:rsidRDefault="00DE080B" w:rsidP="00BE18E9">
            <w:pPr>
              <w:spacing w:after="0" w:line="240" w:lineRule="auto"/>
            </w:pPr>
            <w:r w:rsidRPr="00DE080B">
              <w:rPr>
                <w:i/>
              </w:rPr>
              <w:t>WI code MONASTERY2 Rel-16 CR0050R- Cat B</w:t>
            </w:r>
          </w:p>
          <w:p w:rsidR="00DE080B" w:rsidRPr="00DE080B" w:rsidRDefault="00DE080B" w:rsidP="00BE18E9">
            <w:pPr>
              <w:spacing w:after="0" w:line="240" w:lineRule="auto"/>
            </w:pPr>
            <w:r w:rsidRPr="00DE080B">
              <w:t>Revision of S1-174136.</w:t>
            </w:r>
          </w:p>
        </w:tc>
      </w:tr>
      <w:tr w:rsidR="00FC259B" w:rsidRPr="00A75C05" w:rsidTr="00E12C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E12CFF" w:rsidRDefault="00FC259B" w:rsidP="007A5261">
            <w:pPr>
              <w:snapToGrid w:val="0"/>
              <w:spacing w:after="0" w:line="240" w:lineRule="auto"/>
            </w:pPr>
            <w:r w:rsidRPr="00E12CFF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E12CFF" w:rsidRDefault="00CE1944" w:rsidP="007A5261">
            <w:pPr>
              <w:snapToGrid w:val="0"/>
              <w:spacing w:after="0" w:line="240" w:lineRule="auto"/>
            </w:pPr>
            <w:hyperlink r:id="rId26" w:history="1">
              <w:r w:rsidR="00FC259B" w:rsidRPr="00E12CFF">
                <w:rPr>
                  <w:rStyle w:val="Hyperlink"/>
                  <w:rFonts w:cs="Arial"/>
                  <w:color w:val="auto"/>
                </w:rPr>
                <w:t>S1-174133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E12CFF" w:rsidRDefault="00FC259B" w:rsidP="007A5261">
            <w:pPr>
              <w:snapToGrid w:val="0"/>
              <w:spacing w:after="0" w:line="240" w:lineRule="auto"/>
            </w:pPr>
            <w:r w:rsidRPr="00E12CFF">
              <w:rPr>
                <w:noProof/>
              </w:rPr>
              <w:t>Nokia,UIC, 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E12CFF" w:rsidRDefault="00FC259B" w:rsidP="007A5261">
            <w:pPr>
              <w:snapToGrid w:val="0"/>
              <w:spacing w:after="0" w:line="240" w:lineRule="auto"/>
            </w:pPr>
            <w:r w:rsidRPr="00E12CFF">
              <w:t xml:space="preserve">CR22.2179v15.1.0: </w:t>
            </w:r>
            <w:r w:rsidRPr="00E12CFF">
              <w:rPr>
                <w:noProof/>
              </w:rPr>
              <w:t>Changes related to Call termination sections of 22.179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E12CFF" w:rsidRDefault="00E12CFF" w:rsidP="007A5261">
            <w:pPr>
              <w:snapToGrid w:val="0"/>
              <w:spacing w:after="0" w:line="240" w:lineRule="auto"/>
            </w:pPr>
            <w:r w:rsidRPr="00E12CFF">
              <w:t>Revised to S1-174396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E12CFF" w:rsidRDefault="00FC259B" w:rsidP="007A5261">
            <w:pPr>
              <w:spacing w:after="0" w:line="240" w:lineRule="auto"/>
            </w:pPr>
            <w:r w:rsidRPr="00E12CFF">
              <w:t>WI code MONASTERY2 Rel-16 CR0059R- Cat B</w:t>
            </w:r>
          </w:p>
          <w:p w:rsidR="00FC259B" w:rsidRPr="00E12CFF" w:rsidRDefault="00FC259B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2CFF">
              <w:rPr>
                <w:highlight w:val="yellow"/>
              </w:rPr>
              <w:t>Clauses affected 6.2.4</w:t>
            </w:r>
          </w:p>
        </w:tc>
      </w:tr>
      <w:tr w:rsidR="00E12CFF" w:rsidRPr="00A75C05" w:rsidTr="00E12C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CFF" w:rsidRPr="00E12CFF" w:rsidRDefault="00E12CFF" w:rsidP="007A5261">
            <w:pPr>
              <w:snapToGrid w:val="0"/>
              <w:spacing w:after="0" w:line="240" w:lineRule="auto"/>
            </w:pPr>
            <w:r w:rsidRPr="00E12CFF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CFF" w:rsidRPr="00E12CFF" w:rsidRDefault="00CE1944" w:rsidP="007A5261">
            <w:pPr>
              <w:snapToGrid w:val="0"/>
              <w:spacing w:after="0" w:line="240" w:lineRule="auto"/>
            </w:pPr>
            <w:hyperlink r:id="rId27" w:history="1">
              <w:r w:rsidR="00E12CFF" w:rsidRPr="00E12CFF">
                <w:rPr>
                  <w:rStyle w:val="Hyperlink"/>
                  <w:rFonts w:cs="Arial"/>
                  <w:color w:val="auto"/>
                </w:rPr>
                <w:t>S1-174396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CFF" w:rsidRPr="00E12CFF" w:rsidRDefault="00E12CFF" w:rsidP="007A5261">
            <w:pPr>
              <w:snapToGrid w:val="0"/>
              <w:spacing w:after="0" w:line="240" w:lineRule="auto"/>
              <w:rPr>
                <w:noProof/>
              </w:rPr>
            </w:pPr>
            <w:r w:rsidRPr="00E12CFF">
              <w:rPr>
                <w:noProof/>
              </w:rPr>
              <w:t>Nokia,UIC, 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CFF" w:rsidRPr="00E12CFF" w:rsidRDefault="00E12CFF" w:rsidP="007A5261">
            <w:pPr>
              <w:snapToGrid w:val="0"/>
              <w:spacing w:after="0" w:line="240" w:lineRule="auto"/>
            </w:pPr>
            <w:r w:rsidRPr="00E12CFF">
              <w:t>CR22.2179v15.1.0: Changes related to Call termination sections of 22.179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CFF" w:rsidRPr="00E12CFF" w:rsidRDefault="00E12CFF" w:rsidP="007A526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CFF" w:rsidRPr="00E12CFF" w:rsidRDefault="00E12CFF" w:rsidP="007A5261">
            <w:pPr>
              <w:spacing w:after="0" w:line="240" w:lineRule="auto"/>
              <w:rPr>
                <w:i/>
              </w:rPr>
            </w:pPr>
            <w:r w:rsidRPr="00E12CFF">
              <w:rPr>
                <w:i/>
              </w:rPr>
              <w:t>WI code MONASTERY2 Rel-16 CR0059R- Cat B</w:t>
            </w:r>
          </w:p>
          <w:p w:rsidR="00E12CFF" w:rsidRDefault="00E12CFF" w:rsidP="007A5261">
            <w:pPr>
              <w:spacing w:after="0" w:line="240" w:lineRule="auto"/>
            </w:pPr>
            <w:r w:rsidRPr="00E12CFF">
              <w:rPr>
                <w:i/>
                <w:highlight w:val="yellow"/>
              </w:rPr>
              <w:t>Clauses affected 6.2.4</w:t>
            </w:r>
          </w:p>
          <w:p w:rsidR="00E12CFF" w:rsidRPr="00E12CFF" w:rsidRDefault="00E12CFF" w:rsidP="007A5261">
            <w:pPr>
              <w:spacing w:after="0" w:line="240" w:lineRule="auto"/>
            </w:pPr>
            <w:r w:rsidRPr="00E12CFF">
              <w:t>Revision of S1-174133.</w:t>
            </w:r>
          </w:p>
        </w:tc>
      </w:tr>
      <w:tr w:rsidR="00800EAC" w:rsidRPr="00A75C05" w:rsidTr="00327BD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327BDD" w:rsidRDefault="00800EAC" w:rsidP="004805B2">
            <w:pPr>
              <w:snapToGrid w:val="0"/>
              <w:spacing w:after="0" w:line="240" w:lineRule="auto"/>
            </w:pPr>
            <w:r w:rsidRPr="00327BDD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327BDD" w:rsidRDefault="00CE1944" w:rsidP="004805B2">
            <w:pPr>
              <w:snapToGrid w:val="0"/>
              <w:spacing w:after="0" w:line="240" w:lineRule="auto"/>
            </w:pPr>
            <w:hyperlink r:id="rId28" w:history="1">
              <w:r w:rsidR="00800EAC" w:rsidRPr="00327BDD">
                <w:rPr>
                  <w:rStyle w:val="Hyperlink"/>
                  <w:rFonts w:cs="Arial"/>
                  <w:color w:val="auto"/>
                </w:rPr>
                <w:t>S1-174173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327BDD" w:rsidRDefault="00665FB6" w:rsidP="004805B2">
            <w:pPr>
              <w:snapToGrid w:val="0"/>
              <w:spacing w:after="0" w:line="240" w:lineRule="auto"/>
            </w:pPr>
            <w:r w:rsidRPr="00327BDD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327BDD" w:rsidRDefault="00665FB6" w:rsidP="004805B2">
            <w:pPr>
              <w:snapToGrid w:val="0"/>
              <w:spacing w:after="0" w:line="240" w:lineRule="auto"/>
            </w:pPr>
            <w:r w:rsidRPr="00327BDD">
              <w:t>CR22.179</w:t>
            </w:r>
            <w:r w:rsidR="00800EAC" w:rsidRPr="00327BDD">
              <w:t xml:space="preserve">v15.1.0: </w:t>
            </w:r>
            <w:r w:rsidRPr="00327BDD">
              <w:rPr>
                <w:noProof/>
              </w:rPr>
              <w:t>Addition of supporting supplementary services for railway communication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327BDD" w:rsidRDefault="00327BDD" w:rsidP="004805B2">
            <w:pPr>
              <w:snapToGrid w:val="0"/>
              <w:spacing w:after="0" w:line="240" w:lineRule="auto"/>
            </w:pPr>
            <w:r w:rsidRPr="00327BDD">
              <w:t>Revised to S1-174394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327BDD" w:rsidRDefault="00800EAC" w:rsidP="004805B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7BDD">
              <w:t>WI code MONASTERY2 Rel-16</w:t>
            </w:r>
            <w:r w:rsidR="00665FB6" w:rsidRPr="00327BDD">
              <w:t xml:space="preserve"> CR0060</w:t>
            </w:r>
            <w:r w:rsidRPr="00327BDD">
              <w:t xml:space="preserve">R- Cat </w:t>
            </w:r>
            <w:r w:rsidR="00665FB6" w:rsidRPr="00327BDD">
              <w:t>B</w:t>
            </w:r>
          </w:p>
        </w:tc>
      </w:tr>
      <w:tr w:rsidR="00327BDD" w:rsidRPr="00A75C05" w:rsidTr="00E12C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BDD" w:rsidRPr="00327BDD" w:rsidRDefault="00327BDD" w:rsidP="004805B2">
            <w:pPr>
              <w:snapToGrid w:val="0"/>
              <w:spacing w:after="0" w:line="240" w:lineRule="auto"/>
            </w:pPr>
            <w:r w:rsidRPr="00327BDD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BDD" w:rsidRPr="00327BDD" w:rsidRDefault="00CE1944" w:rsidP="004805B2">
            <w:pPr>
              <w:snapToGrid w:val="0"/>
              <w:spacing w:after="0" w:line="240" w:lineRule="auto"/>
            </w:pPr>
            <w:hyperlink r:id="rId29" w:history="1">
              <w:r w:rsidR="00327BDD" w:rsidRPr="00327BDD">
                <w:rPr>
                  <w:rStyle w:val="Hyperlink"/>
                  <w:rFonts w:cs="Arial"/>
                  <w:color w:val="auto"/>
                </w:rPr>
                <w:t>S1-174394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BDD" w:rsidRPr="00327BDD" w:rsidRDefault="00327BDD" w:rsidP="004805B2">
            <w:pPr>
              <w:snapToGrid w:val="0"/>
              <w:spacing w:after="0" w:line="240" w:lineRule="auto"/>
            </w:pPr>
            <w:r w:rsidRPr="00327BDD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BDD" w:rsidRPr="00327BDD" w:rsidRDefault="00327BDD" w:rsidP="004805B2">
            <w:pPr>
              <w:snapToGrid w:val="0"/>
              <w:spacing w:after="0" w:line="240" w:lineRule="auto"/>
            </w:pPr>
            <w:r w:rsidRPr="00327BDD">
              <w:t>CR22.179v15.1.0: Addition of supporting supplementary services for railway communication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BDD" w:rsidRPr="00327BDD" w:rsidRDefault="00327BDD" w:rsidP="004805B2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BDD" w:rsidRDefault="00327BDD" w:rsidP="004805B2">
            <w:pPr>
              <w:spacing w:after="0" w:line="240" w:lineRule="auto"/>
            </w:pPr>
            <w:r w:rsidRPr="00327BDD">
              <w:rPr>
                <w:i/>
              </w:rPr>
              <w:t>WI code MONASTERY2 Rel-16 CR0060R- Cat B</w:t>
            </w:r>
          </w:p>
          <w:p w:rsidR="00327BDD" w:rsidRPr="00327BDD" w:rsidRDefault="00327BDD" w:rsidP="004805B2">
            <w:pPr>
              <w:spacing w:after="0" w:line="240" w:lineRule="auto"/>
            </w:pPr>
            <w:r w:rsidRPr="00327BDD">
              <w:t>Revision of S1-174173.</w:t>
            </w:r>
          </w:p>
        </w:tc>
      </w:tr>
      <w:tr w:rsidR="00800EAC" w:rsidRPr="00A75C05" w:rsidTr="00FB470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E12CFF" w:rsidRDefault="00800EAC" w:rsidP="004805B2">
            <w:pPr>
              <w:snapToGrid w:val="0"/>
              <w:spacing w:after="0" w:line="240" w:lineRule="auto"/>
            </w:pPr>
            <w:r w:rsidRPr="00E12CFF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E12CFF" w:rsidRDefault="00CE1944" w:rsidP="004805B2">
            <w:pPr>
              <w:snapToGrid w:val="0"/>
              <w:spacing w:after="0" w:line="240" w:lineRule="auto"/>
            </w:pPr>
            <w:hyperlink r:id="rId30" w:history="1">
              <w:r w:rsidR="00800EAC" w:rsidRPr="00E12CFF">
                <w:rPr>
                  <w:rStyle w:val="Hyperlink"/>
                  <w:rFonts w:cs="Arial"/>
                  <w:color w:val="auto"/>
                </w:rPr>
                <w:t>S1-174175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E12CFF" w:rsidRDefault="00665FB6" w:rsidP="004805B2">
            <w:pPr>
              <w:snapToGrid w:val="0"/>
              <w:spacing w:after="0" w:line="240" w:lineRule="auto"/>
            </w:pPr>
            <w:r w:rsidRPr="00E12CFF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E12CFF" w:rsidRDefault="00665FB6" w:rsidP="004805B2">
            <w:pPr>
              <w:snapToGrid w:val="0"/>
              <w:spacing w:after="0" w:line="240" w:lineRule="auto"/>
            </w:pPr>
            <w:r w:rsidRPr="00E12CFF">
              <w:t>CR22.179</w:t>
            </w:r>
            <w:r w:rsidR="00800EAC" w:rsidRPr="00E12CFF">
              <w:t xml:space="preserve">v15.1.0: </w:t>
            </w:r>
            <w:bookmarkStart w:id="3" w:name="OLE_LINK2"/>
            <w:r w:rsidRPr="00E12CFF">
              <w:rPr>
                <w:noProof/>
              </w:rPr>
              <w:t>Addition of requirement on interworking with SCP in GSM-R</w:t>
            </w:r>
            <w:bookmarkEnd w:id="3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E12CFF" w:rsidRDefault="00E12CFF" w:rsidP="004805B2">
            <w:pPr>
              <w:snapToGrid w:val="0"/>
              <w:spacing w:after="0" w:line="240" w:lineRule="auto"/>
            </w:pPr>
            <w:r w:rsidRPr="00E12CFF">
              <w:t>Revised to S1-174395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00EAC" w:rsidRPr="00E12CFF" w:rsidRDefault="00800EAC" w:rsidP="004805B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2CFF">
              <w:t>WI code MONASTERY2 Rel-16</w:t>
            </w:r>
            <w:r w:rsidR="00665FB6" w:rsidRPr="00E12CFF">
              <w:t xml:space="preserve"> CR0061</w:t>
            </w:r>
            <w:r w:rsidRPr="00E12CFF">
              <w:t xml:space="preserve">R- Cat </w:t>
            </w:r>
            <w:r w:rsidR="00665FB6" w:rsidRPr="00E12CFF">
              <w:t>B</w:t>
            </w:r>
          </w:p>
        </w:tc>
      </w:tr>
      <w:tr w:rsidR="00E12CFF" w:rsidRPr="00A75C05" w:rsidTr="00637A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2CFF" w:rsidRPr="00FB470F" w:rsidRDefault="00E12CFF" w:rsidP="004805B2">
            <w:pPr>
              <w:snapToGrid w:val="0"/>
              <w:spacing w:after="0" w:line="240" w:lineRule="auto"/>
            </w:pPr>
            <w:r w:rsidRPr="00FB470F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2CFF" w:rsidRPr="00FB470F" w:rsidRDefault="00CE1944" w:rsidP="004805B2">
            <w:pPr>
              <w:snapToGrid w:val="0"/>
              <w:spacing w:after="0" w:line="240" w:lineRule="auto"/>
            </w:pPr>
            <w:hyperlink r:id="rId31" w:history="1">
              <w:r w:rsidR="00E12CFF" w:rsidRPr="00FB470F">
                <w:rPr>
                  <w:rStyle w:val="Hyperlink"/>
                  <w:rFonts w:cs="Arial"/>
                  <w:color w:val="auto"/>
                </w:rPr>
                <w:t>S1-174395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2CFF" w:rsidRPr="00FB470F" w:rsidRDefault="00E12CFF" w:rsidP="004805B2">
            <w:pPr>
              <w:snapToGrid w:val="0"/>
              <w:spacing w:after="0" w:line="240" w:lineRule="auto"/>
            </w:pPr>
            <w:r w:rsidRPr="00FB470F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2CFF" w:rsidRPr="00FB470F" w:rsidRDefault="00E12CFF" w:rsidP="004805B2">
            <w:pPr>
              <w:snapToGrid w:val="0"/>
              <w:spacing w:after="0" w:line="240" w:lineRule="auto"/>
            </w:pPr>
            <w:r w:rsidRPr="00FB470F">
              <w:t>CR22.179v15.1.0: Addition of requirement on interworking with SCP in GSM-R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2CFF" w:rsidRPr="00FB470F" w:rsidRDefault="00FB470F" w:rsidP="004805B2">
            <w:pPr>
              <w:snapToGrid w:val="0"/>
              <w:spacing w:after="0" w:line="240" w:lineRule="auto"/>
            </w:pPr>
            <w:r w:rsidRPr="00FB470F">
              <w:t>Revised to S1-174421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2CFF" w:rsidRPr="00FB470F" w:rsidRDefault="00E12CFF" w:rsidP="004805B2">
            <w:pPr>
              <w:spacing w:after="0" w:line="240" w:lineRule="auto"/>
            </w:pPr>
            <w:r w:rsidRPr="00FB470F">
              <w:rPr>
                <w:i/>
              </w:rPr>
              <w:t>WI code MONASTERY2 Rel-16 CR0061R- Cat B</w:t>
            </w:r>
          </w:p>
          <w:p w:rsidR="00E12CFF" w:rsidRPr="00FB470F" w:rsidRDefault="00E12CFF" w:rsidP="004805B2">
            <w:pPr>
              <w:spacing w:after="0" w:line="240" w:lineRule="auto"/>
            </w:pPr>
            <w:r w:rsidRPr="00FB470F">
              <w:t>Revision of S1-174175.</w:t>
            </w:r>
          </w:p>
        </w:tc>
      </w:tr>
      <w:tr w:rsidR="00FB470F" w:rsidRPr="00A75C05" w:rsidTr="00FD179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B470F" w:rsidRPr="00637A1E" w:rsidRDefault="00FB470F" w:rsidP="004805B2">
            <w:pPr>
              <w:snapToGrid w:val="0"/>
              <w:spacing w:after="0" w:line="240" w:lineRule="auto"/>
            </w:pPr>
            <w:r w:rsidRPr="00637A1E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B470F" w:rsidRPr="00637A1E" w:rsidRDefault="00CE1944" w:rsidP="004805B2">
            <w:pPr>
              <w:snapToGrid w:val="0"/>
              <w:spacing w:after="0" w:line="240" w:lineRule="auto"/>
            </w:pPr>
            <w:hyperlink r:id="rId32" w:history="1">
              <w:r w:rsidR="00FB470F" w:rsidRPr="00637A1E">
                <w:rPr>
                  <w:rStyle w:val="Hyperlink"/>
                  <w:rFonts w:cs="Arial"/>
                  <w:color w:val="auto"/>
                </w:rPr>
                <w:t>S1-174421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B470F" w:rsidRPr="00637A1E" w:rsidRDefault="00FB470F" w:rsidP="004805B2">
            <w:pPr>
              <w:snapToGrid w:val="0"/>
              <w:spacing w:after="0" w:line="240" w:lineRule="auto"/>
            </w:pPr>
            <w:r w:rsidRPr="00637A1E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B470F" w:rsidRPr="00637A1E" w:rsidRDefault="00FB470F" w:rsidP="004805B2">
            <w:pPr>
              <w:snapToGrid w:val="0"/>
              <w:spacing w:after="0" w:line="240" w:lineRule="auto"/>
            </w:pPr>
            <w:r w:rsidRPr="00637A1E">
              <w:t>CR22.179v15.1.0: Addition of requirement on interworking with SCP in GSM-R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B470F" w:rsidRPr="00637A1E" w:rsidRDefault="00637A1E" w:rsidP="004805B2">
            <w:pPr>
              <w:snapToGrid w:val="0"/>
              <w:spacing w:after="0" w:line="240" w:lineRule="auto"/>
            </w:pPr>
            <w:r w:rsidRPr="00637A1E">
              <w:t>Revised to S1-174424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B470F" w:rsidRPr="00637A1E" w:rsidRDefault="00FB470F" w:rsidP="004805B2">
            <w:pPr>
              <w:spacing w:after="0" w:line="240" w:lineRule="auto"/>
              <w:rPr>
                <w:i/>
              </w:rPr>
            </w:pPr>
            <w:r w:rsidRPr="00637A1E">
              <w:rPr>
                <w:i/>
              </w:rPr>
              <w:t>WI code MONASTERY2 Rel-16 CR0061R- Cat B</w:t>
            </w:r>
          </w:p>
          <w:p w:rsidR="00FB470F" w:rsidRPr="00637A1E" w:rsidRDefault="00FB470F" w:rsidP="004805B2">
            <w:pPr>
              <w:spacing w:after="0" w:line="240" w:lineRule="auto"/>
            </w:pPr>
            <w:r w:rsidRPr="00637A1E">
              <w:rPr>
                <w:i/>
              </w:rPr>
              <w:t>Revision of S1-174175.</w:t>
            </w:r>
          </w:p>
          <w:p w:rsidR="00FB470F" w:rsidRPr="00637A1E" w:rsidRDefault="00FB470F" w:rsidP="004805B2">
            <w:pPr>
              <w:spacing w:after="0" w:line="240" w:lineRule="auto"/>
            </w:pPr>
            <w:r w:rsidRPr="00637A1E">
              <w:t>Revision of S1-174395.</w:t>
            </w:r>
          </w:p>
        </w:tc>
      </w:tr>
      <w:tr w:rsidR="00637A1E" w:rsidRPr="00A75C05" w:rsidTr="00FD179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A1E" w:rsidRPr="00FD1799" w:rsidRDefault="00637A1E" w:rsidP="004805B2">
            <w:pPr>
              <w:snapToGrid w:val="0"/>
              <w:spacing w:after="0" w:line="240" w:lineRule="auto"/>
            </w:pPr>
            <w:r w:rsidRPr="00FD1799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A1E" w:rsidRPr="00FD1799" w:rsidRDefault="00CE1944" w:rsidP="004805B2">
            <w:pPr>
              <w:snapToGrid w:val="0"/>
              <w:spacing w:after="0" w:line="240" w:lineRule="auto"/>
            </w:pPr>
            <w:hyperlink r:id="rId33" w:history="1">
              <w:r w:rsidR="00637A1E" w:rsidRPr="00FD1799">
                <w:rPr>
                  <w:rStyle w:val="Hyperlink"/>
                  <w:rFonts w:cs="Arial"/>
                  <w:color w:val="auto"/>
                </w:rPr>
                <w:t>S1-174424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A1E" w:rsidRPr="00FD1799" w:rsidRDefault="00637A1E" w:rsidP="004805B2">
            <w:pPr>
              <w:snapToGrid w:val="0"/>
              <w:spacing w:after="0" w:line="240" w:lineRule="auto"/>
            </w:pPr>
            <w:r w:rsidRPr="00FD1799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A1E" w:rsidRPr="00FD1799" w:rsidRDefault="00637A1E" w:rsidP="004805B2">
            <w:pPr>
              <w:snapToGrid w:val="0"/>
              <w:spacing w:after="0" w:line="240" w:lineRule="auto"/>
            </w:pPr>
            <w:r w:rsidRPr="00FD1799">
              <w:t>CR22.179v15.1.0: Addition of requirement on interworking with SCP in GSM-R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A1E" w:rsidRPr="00FD1799" w:rsidRDefault="00FD1799" w:rsidP="004805B2">
            <w:pPr>
              <w:snapToGrid w:val="0"/>
              <w:spacing w:after="0" w:line="240" w:lineRule="auto"/>
            </w:pPr>
            <w:r w:rsidRPr="00FD1799">
              <w:t>Agreed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A1E" w:rsidRPr="00FD1799" w:rsidRDefault="00637A1E" w:rsidP="004805B2">
            <w:pPr>
              <w:spacing w:after="0" w:line="240" w:lineRule="auto"/>
              <w:rPr>
                <w:i/>
              </w:rPr>
            </w:pPr>
            <w:r w:rsidRPr="00FD1799">
              <w:rPr>
                <w:i/>
              </w:rPr>
              <w:t>WI code MONASTERY2 Rel-16 CR0061R- Cat B</w:t>
            </w:r>
          </w:p>
          <w:p w:rsidR="00637A1E" w:rsidRPr="00FD1799" w:rsidRDefault="00637A1E" w:rsidP="004805B2">
            <w:pPr>
              <w:spacing w:after="0" w:line="240" w:lineRule="auto"/>
              <w:rPr>
                <w:i/>
              </w:rPr>
            </w:pPr>
            <w:r w:rsidRPr="00FD1799">
              <w:rPr>
                <w:i/>
              </w:rPr>
              <w:t>Revision of S1-174175.</w:t>
            </w:r>
          </w:p>
          <w:p w:rsidR="00637A1E" w:rsidRPr="00FD1799" w:rsidRDefault="00637A1E" w:rsidP="004805B2">
            <w:pPr>
              <w:spacing w:after="0" w:line="240" w:lineRule="auto"/>
            </w:pPr>
            <w:r w:rsidRPr="00FD1799">
              <w:rPr>
                <w:i/>
              </w:rPr>
              <w:t>Revision of S1-174395.</w:t>
            </w:r>
          </w:p>
          <w:p w:rsidR="00FD1799" w:rsidRDefault="00637A1E" w:rsidP="004805B2">
            <w:pPr>
              <w:spacing w:after="0" w:line="240" w:lineRule="auto"/>
            </w:pPr>
            <w:r w:rsidRPr="00FD1799">
              <w:t>Revision of S1-174421.</w:t>
            </w:r>
          </w:p>
          <w:p w:rsidR="00FD1799" w:rsidRPr="00FD1799" w:rsidRDefault="00FD1799" w:rsidP="004805B2">
            <w:pPr>
              <w:spacing w:after="0" w:line="240" w:lineRule="auto"/>
            </w:pPr>
          </w:p>
          <w:p w:rsidR="00FD1799" w:rsidRDefault="00FD1799" w:rsidP="004805B2">
            <w:pPr>
              <w:spacing w:after="0" w:line="240" w:lineRule="auto"/>
            </w:pPr>
          </w:p>
          <w:p w:rsidR="00637A1E" w:rsidRPr="00FD1799" w:rsidRDefault="00FD1799" w:rsidP="004805B2">
            <w:pPr>
              <w:spacing w:after="0" w:line="240" w:lineRule="auto"/>
            </w:pPr>
            <w:r>
              <w:t>N</w:t>
            </w:r>
            <w:r w:rsidRPr="00FD1799">
              <w:t>o presentation</w:t>
            </w:r>
          </w:p>
        </w:tc>
      </w:tr>
      <w:tr w:rsidR="00FC259B" w:rsidRPr="00A75C05" w:rsidTr="0080608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C259B" w:rsidRPr="00806081" w:rsidRDefault="00FC259B" w:rsidP="007A5261">
            <w:pPr>
              <w:snapToGrid w:val="0"/>
              <w:spacing w:after="0" w:line="240" w:lineRule="auto"/>
            </w:pPr>
            <w:proofErr w:type="spellStart"/>
            <w:r w:rsidRPr="00806081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C259B" w:rsidRPr="00806081" w:rsidRDefault="00CE1944" w:rsidP="007A5261">
            <w:pPr>
              <w:snapToGrid w:val="0"/>
              <w:spacing w:after="0" w:line="240" w:lineRule="auto"/>
            </w:pPr>
            <w:hyperlink r:id="rId34" w:history="1">
              <w:r w:rsidR="00FC259B" w:rsidRPr="00806081">
                <w:rPr>
                  <w:rStyle w:val="Hyperlink"/>
                  <w:rFonts w:cs="Arial"/>
                  <w:color w:val="auto"/>
                </w:rPr>
                <w:t>S1-174138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C259B" w:rsidRPr="00806081" w:rsidRDefault="00FC259B" w:rsidP="007A5261">
            <w:pPr>
              <w:snapToGrid w:val="0"/>
              <w:spacing w:after="0" w:line="240" w:lineRule="auto"/>
            </w:pPr>
            <w:r w:rsidRPr="00806081">
              <w:t>Nokia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C259B" w:rsidRPr="00806081" w:rsidRDefault="00FC259B" w:rsidP="007A5261">
            <w:pPr>
              <w:snapToGrid w:val="0"/>
              <w:spacing w:after="0" w:line="240" w:lineRule="auto"/>
            </w:pPr>
            <w:r w:rsidRPr="00806081">
              <w:t>Skeleton: 3GPP TS 22.289 Mobile Communication System for Railways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C259B" w:rsidRPr="00806081" w:rsidRDefault="00806081" w:rsidP="007A5261">
            <w:pPr>
              <w:snapToGrid w:val="0"/>
              <w:spacing w:after="0" w:line="240" w:lineRule="auto"/>
            </w:pPr>
            <w:r w:rsidRPr="00806081">
              <w:t>Agreed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06081" w:rsidRDefault="00806081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C259B" w:rsidRPr="00806081" w:rsidRDefault="00806081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806081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FC259B" w:rsidRPr="00A75C05" w:rsidTr="00F610C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806081" w:rsidRDefault="00FC259B" w:rsidP="007A5261">
            <w:pPr>
              <w:snapToGrid w:val="0"/>
              <w:spacing w:after="0" w:line="240" w:lineRule="auto"/>
            </w:pPr>
            <w:proofErr w:type="spellStart"/>
            <w:r w:rsidRPr="00806081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806081" w:rsidRDefault="00CE1944" w:rsidP="007A5261">
            <w:pPr>
              <w:snapToGrid w:val="0"/>
              <w:spacing w:after="0" w:line="240" w:lineRule="auto"/>
            </w:pPr>
            <w:hyperlink r:id="rId35" w:history="1">
              <w:r w:rsidR="00FC259B" w:rsidRPr="00806081">
                <w:rPr>
                  <w:rStyle w:val="Hyperlink"/>
                  <w:rFonts w:cs="Arial"/>
                  <w:color w:val="auto"/>
                </w:rPr>
                <w:t>S1-174139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806081" w:rsidRDefault="00FC259B" w:rsidP="007A5261">
            <w:pPr>
              <w:snapToGrid w:val="0"/>
              <w:spacing w:after="0" w:line="240" w:lineRule="auto"/>
            </w:pPr>
            <w:r w:rsidRPr="00806081">
              <w:t>Nokia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806081" w:rsidRDefault="00FC259B" w:rsidP="007A5261">
            <w:pPr>
              <w:snapToGrid w:val="0"/>
              <w:spacing w:after="0" w:line="240" w:lineRule="auto"/>
            </w:pPr>
            <w:r w:rsidRPr="00806081">
              <w:t>3GPP TS 22.289 Scope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806081" w:rsidRDefault="00806081" w:rsidP="007A5261">
            <w:pPr>
              <w:snapToGrid w:val="0"/>
              <w:spacing w:after="0" w:line="240" w:lineRule="auto"/>
            </w:pPr>
            <w:r w:rsidRPr="00806081">
              <w:t>Revised to S1-174398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806081" w:rsidRDefault="00FC259B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06081" w:rsidRPr="00A75C05" w:rsidTr="00F610C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06081" w:rsidRPr="00F610CE" w:rsidRDefault="00806081" w:rsidP="007A5261">
            <w:pPr>
              <w:snapToGrid w:val="0"/>
              <w:spacing w:after="0" w:line="240" w:lineRule="auto"/>
            </w:pPr>
            <w:proofErr w:type="spellStart"/>
            <w:r w:rsidRPr="00F610CE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06081" w:rsidRPr="00F610CE" w:rsidRDefault="00CE1944" w:rsidP="007A5261">
            <w:pPr>
              <w:snapToGrid w:val="0"/>
              <w:spacing w:after="0" w:line="240" w:lineRule="auto"/>
            </w:pPr>
            <w:hyperlink r:id="rId36" w:history="1">
              <w:r w:rsidR="00806081" w:rsidRPr="00F610CE">
                <w:rPr>
                  <w:rStyle w:val="Hyperlink"/>
                  <w:rFonts w:cs="Arial"/>
                  <w:color w:val="auto"/>
                </w:rPr>
                <w:t>S1-174398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06081" w:rsidRPr="00F610CE" w:rsidRDefault="00806081" w:rsidP="007A5261">
            <w:pPr>
              <w:snapToGrid w:val="0"/>
              <w:spacing w:after="0" w:line="240" w:lineRule="auto"/>
            </w:pPr>
            <w:r w:rsidRPr="00F610CE">
              <w:t>Nokia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06081" w:rsidRPr="00F610CE" w:rsidRDefault="00806081" w:rsidP="007A5261">
            <w:pPr>
              <w:snapToGrid w:val="0"/>
              <w:spacing w:after="0" w:line="240" w:lineRule="auto"/>
            </w:pPr>
            <w:r w:rsidRPr="00F610CE">
              <w:t>3GPP TS 22.289 Scope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06081" w:rsidRPr="00F610CE" w:rsidRDefault="00F610CE" w:rsidP="007A5261">
            <w:pPr>
              <w:snapToGrid w:val="0"/>
              <w:spacing w:after="0" w:line="240" w:lineRule="auto"/>
            </w:pPr>
            <w:r w:rsidRPr="00F610CE">
              <w:t>Agreed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06081" w:rsidRPr="00F610CE" w:rsidRDefault="00806081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610CE">
              <w:rPr>
                <w:rFonts w:eastAsia="Arial Unicode MS" w:cs="Arial"/>
                <w:szCs w:val="18"/>
                <w:lang w:eastAsia="ar-SA"/>
              </w:rPr>
              <w:t>Revision of S1-174139.</w:t>
            </w:r>
          </w:p>
          <w:p w:rsidR="00F610CE" w:rsidRDefault="00806081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610CE">
              <w:rPr>
                <w:rFonts w:eastAsia="Arial Unicode MS" w:cs="Arial"/>
                <w:szCs w:val="18"/>
                <w:lang w:eastAsia="ar-SA"/>
              </w:rPr>
              <w:lastRenderedPageBreak/>
              <w:t>Remove “over LTE” in references [1-4].</w:t>
            </w:r>
          </w:p>
          <w:p w:rsidR="00F610CE" w:rsidRPr="00F610CE" w:rsidRDefault="00F610CE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610CE" w:rsidRDefault="00F610CE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806081" w:rsidRPr="00F610CE" w:rsidRDefault="00F610CE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F610CE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FC259B" w:rsidRPr="00A75C05" w:rsidTr="009174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91745E" w:rsidRDefault="00FC259B" w:rsidP="007A5261">
            <w:pPr>
              <w:snapToGrid w:val="0"/>
              <w:spacing w:after="0" w:line="240" w:lineRule="auto"/>
            </w:pPr>
            <w:proofErr w:type="spellStart"/>
            <w:r w:rsidRPr="0091745E"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91745E" w:rsidRDefault="00CE1944" w:rsidP="007A5261">
            <w:pPr>
              <w:snapToGrid w:val="0"/>
              <w:spacing w:after="0" w:line="240" w:lineRule="auto"/>
            </w:pPr>
            <w:hyperlink r:id="rId37" w:history="1">
              <w:r w:rsidR="00FC259B" w:rsidRPr="0091745E">
                <w:rPr>
                  <w:rStyle w:val="Hyperlink"/>
                  <w:rFonts w:cs="Arial"/>
                  <w:color w:val="auto"/>
                </w:rPr>
                <w:t>S1-174216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91745E" w:rsidRDefault="00FC259B" w:rsidP="007A5261">
            <w:pPr>
              <w:snapToGrid w:val="0"/>
              <w:spacing w:after="0" w:line="240" w:lineRule="auto"/>
            </w:pPr>
            <w:r w:rsidRPr="0091745E">
              <w:t xml:space="preserve">ETRI, </w:t>
            </w:r>
            <w:proofErr w:type="spellStart"/>
            <w:r w:rsidRPr="0091745E">
              <w:t>Hansung</w:t>
            </w:r>
            <w:proofErr w:type="spellEnd"/>
            <w:r w:rsidRPr="0091745E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91745E" w:rsidRDefault="00FC259B" w:rsidP="007A5261">
            <w:pPr>
              <w:snapToGrid w:val="0"/>
              <w:spacing w:after="0" w:line="240" w:lineRule="auto"/>
            </w:pPr>
            <w:r w:rsidRPr="0091745E">
              <w:t>FRMCS-3GPP Terminology for MONASTERY2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91745E" w:rsidRDefault="0091745E" w:rsidP="007A5261">
            <w:pPr>
              <w:snapToGrid w:val="0"/>
              <w:spacing w:after="0" w:line="240" w:lineRule="auto"/>
            </w:pPr>
            <w:r w:rsidRPr="0091745E">
              <w:t>Noted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91745E" w:rsidRDefault="00FC259B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59B" w:rsidRPr="00A75C05" w:rsidTr="00C229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830C16" w:rsidRDefault="00FC259B" w:rsidP="007A5261">
            <w:pPr>
              <w:snapToGrid w:val="0"/>
              <w:spacing w:after="0" w:line="240" w:lineRule="auto"/>
            </w:pPr>
            <w:proofErr w:type="spellStart"/>
            <w:r w:rsidRPr="00830C16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830C16" w:rsidRDefault="00CE1944" w:rsidP="007A5261">
            <w:pPr>
              <w:snapToGrid w:val="0"/>
              <w:spacing w:after="0" w:line="240" w:lineRule="auto"/>
            </w:pPr>
            <w:hyperlink r:id="rId38" w:history="1">
              <w:r w:rsidR="00FC259B" w:rsidRPr="00830C16">
                <w:rPr>
                  <w:rStyle w:val="Hyperlink"/>
                  <w:rFonts w:cs="Arial"/>
                  <w:color w:val="auto"/>
                </w:rPr>
                <w:t>S1-174037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830C16" w:rsidRDefault="00FC259B" w:rsidP="007A5261">
            <w:pPr>
              <w:snapToGrid w:val="0"/>
              <w:spacing w:after="0" w:line="240" w:lineRule="auto"/>
            </w:pPr>
            <w:proofErr w:type="spellStart"/>
            <w:r w:rsidRPr="00830C16">
              <w:t>Teleste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830C16" w:rsidRDefault="00FC259B" w:rsidP="007A5261">
            <w:pPr>
              <w:snapToGrid w:val="0"/>
              <w:spacing w:after="0" w:line="240" w:lineRule="auto"/>
            </w:pPr>
            <w:r w:rsidRPr="00830C16">
              <w:t>MONASTERY2 – Descriptions and requirements for CCTV and multimedia related services.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830C16" w:rsidRDefault="00830C16" w:rsidP="007A5261">
            <w:pPr>
              <w:snapToGrid w:val="0"/>
              <w:spacing w:after="0" w:line="240" w:lineRule="auto"/>
            </w:pPr>
            <w:r w:rsidRPr="00830C16">
              <w:t>Revised to S1-174397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259B" w:rsidRPr="00830C16" w:rsidRDefault="00FC259B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30C16" w:rsidRPr="00A75C05" w:rsidTr="00637A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30C16" w:rsidRPr="00C22982" w:rsidRDefault="00830C16" w:rsidP="007A5261">
            <w:pPr>
              <w:snapToGrid w:val="0"/>
              <w:spacing w:after="0" w:line="240" w:lineRule="auto"/>
            </w:pPr>
            <w:proofErr w:type="spellStart"/>
            <w:r w:rsidRPr="00C22982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30C16" w:rsidRPr="00C22982" w:rsidRDefault="00CE1944" w:rsidP="007A5261">
            <w:pPr>
              <w:snapToGrid w:val="0"/>
              <w:spacing w:after="0" w:line="240" w:lineRule="auto"/>
            </w:pPr>
            <w:hyperlink r:id="rId39" w:history="1">
              <w:r w:rsidR="00830C16" w:rsidRPr="00C22982">
                <w:rPr>
                  <w:rStyle w:val="Hyperlink"/>
                  <w:rFonts w:cs="Arial"/>
                  <w:color w:val="auto"/>
                </w:rPr>
                <w:t>S1-174397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30C16" w:rsidRPr="00C22982" w:rsidRDefault="00830C16" w:rsidP="007A5261">
            <w:pPr>
              <w:snapToGrid w:val="0"/>
              <w:spacing w:after="0" w:line="240" w:lineRule="auto"/>
            </w:pPr>
            <w:proofErr w:type="spellStart"/>
            <w:r w:rsidRPr="00C22982">
              <w:t>Teleste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30C16" w:rsidRPr="00C22982" w:rsidRDefault="00830C16" w:rsidP="007A5261">
            <w:pPr>
              <w:snapToGrid w:val="0"/>
              <w:spacing w:after="0" w:line="240" w:lineRule="auto"/>
            </w:pPr>
            <w:r w:rsidRPr="00C22982">
              <w:t>MONASTERY2 – Descriptions and requirements for CCTV and multimedia related services.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30C16" w:rsidRPr="00C22982" w:rsidRDefault="00C22982" w:rsidP="007A5261">
            <w:pPr>
              <w:snapToGrid w:val="0"/>
              <w:spacing w:after="0" w:line="240" w:lineRule="auto"/>
            </w:pPr>
            <w:r w:rsidRPr="00C22982">
              <w:t>Revised to S1-174422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30C16" w:rsidRPr="00C22982" w:rsidRDefault="00830C16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22982">
              <w:rPr>
                <w:rFonts w:eastAsia="Arial Unicode MS" w:cs="Arial"/>
                <w:szCs w:val="18"/>
                <w:lang w:eastAsia="ar-SA"/>
              </w:rPr>
              <w:t>Revision of S1-174037.</w:t>
            </w:r>
          </w:p>
        </w:tc>
      </w:tr>
      <w:tr w:rsidR="00C22982" w:rsidRPr="00A75C05" w:rsidTr="00637A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2982" w:rsidRPr="00637A1E" w:rsidRDefault="00C22982" w:rsidP="007A5261">
            <w:pPr>
              <w:snapToGrid w:val="0"/>
              <w:spacing w:after="0" w:line="240" w:lineRule="auto"/>
            </w:pPr>
            <w:proofErr w:type="spellStart"/>
            <w:r w:rsidRPr="00637A1E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2982" w:rsidRPr="00637A1E" w:rsidRDefault="00CE1944" w:rsidP="007A5261">
            <w:pPr>
              <w:snapToGrid w:val="0"/>
              <w:spacing w:after="0" w:line="240" w:lineRule="auto"/>
            </w:pPr>
            <w:hyperlink r:id="rId40" w:history="1">
              <w:r w:rsidR="00C22982" w:rsidRPr="00637A1E">
                <w:rPr>
                  <w:rStyle w:val="Hyperlink"/>
                  <w:rFonts w:cs="Arial"/>
                  <w:color w:val="auto"/>
                </w:rPr>
                <w:t>S1-174422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2982" w:rsidRPr="00637A1E" w:rsidRDefault="00C22982" w:rsidP="007A5261">
            <w:pPr>
              <w:snapToGrid w:val="0"/>
              <w:spacing w:after="0" w:line="240" w:lineRule="auto"/>
            </w:pPr>
            <w:proofErr w:type="spellStart"/>
            <w:r w:rsidRPr="00637A1E">
              <w:t>Teleste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2982" w:rsidRPr="00637A1E" w:rsidRDefault="00C22982" w:rsidP="007A5261">
            <w:pPr>
              <w:snapToGrid w:val="0"/>
              <w:spacing w:after="0" w:line="240" w:lineRule="auto"/>
            </w:pPr>
            <w:r w:rsidRPr="00637A1E">
              <w:t>MONASTERY2 – Descriptions and requirements for CCTV and multimedia related services.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2982" w:rsidRPr="00637A1E" w:rsidRDefault="00637A1E" w:rsidP="007A5261">
            <w:pPr>
              <w:snapToGrid w:val="0"/>
              <w:spacing w:after="0" w:line="240" w:lineRule="auto"/>
            </w:pPr>
            <w:r w:rsidRPr="00637A1E">
              <w:t>Revised to S1-174423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2982" w:rsidRPr="00637A1E" w:rsidRDefault="00C22982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37A1E">
              <w:rPr>
                <w:rFonts w:eastAsia="Arial Unicode MS" w:cs="Arial"/>
                <w:i/>
                <w:szCs w:val="18"/>
                <w:lang w:eastAsia="ar-SA"/>
              </w:rPr>
              <w:t>Revision of S1-174037.</w:t>
            </w:r>
          </w:p>
          <w:p w:rsidR="00C22982" w:rsidRPr="00637A1E" w:rsidRDefault="00C22982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37A1E">
              <w:rPr>
                <w:rFonts w:eastAsia="Arial Unicode MS" w:cs="Arial"/>
                <w:szCs w:val="18"/>
                <w:lang w:eastAsia="ar-SA"/>
              </w:rPr>
              <w:t>Revision of S1-174397.</w:t>
            </w:r>
          </w:p>
        </w:tc>
      </w:tr>
      <w:tr w:rsidR="00637A1E" w:rsidRPr="00A75C05" w:rsidTr="00637A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A1E" w:rsidRPr="00637A1E" w:rsidRDefault="00637A1E" w:rsidP="007A5261">
            <w:pPr>
              <w:snapToGrid w:val="0"/>
              <w:spacing w:after="0" w:line="240" w:lineRule="auto"/>
            </w:pPr>
            <w:proofErr w:type="spellStart"/>
            <w:r w:rsidRPr="00637A1E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A1E" w:rsidRPr="00637A1E" w:rsidRDefault="00CE1944" w:rsidP="007A5261">
            <w:pPr>
              <w:snapToGrid w:val="0"/>
              <w:spacing w:after="0" w:line="240" w:lineRule="auto"/>
            </w:pPr>
            <w:hyperlink r:id="rId41" w:history="1">
              <w:r w:rsidR="00637A1E" w:rsidRPr="00637A1E">
                <w:rPr>
                  <w:rStyle w:val="Hyperlink"/>
                  <w:rFonts w:cs="Arial"/>
                  <w:color w:val="auto"/>
                </w:rPr>
                <w:t>S1-174423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A1E" w:rsidRPr="00637A1E" w:rsidRDefault="00637A1E" w:rsidP="007A5261">
            <w:pPr>
              <w:snapToGrid w:val="0"/>
              <w:spacing w:after="0" w:line="240" w:lineRule="auto"/>
            </w:pPr>
            <w:proofErr w:type="spellStart"/>
            <w:r w:rsidRPr="00637A1E">
              <w:t>Teleste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A1E" w:rsidRPr="00637A1E" w:rsidRDefault="00637A1E" w:rsidP="007A5261">
            <w:pPr>
              <w:snapToGrid w:val="0"/>
              <w:spacing w:after="0" w:line="240" w:lineRule="auto"/>
            </w:pPr>
            <w:r w:rsidRPr="00637A1E">
              <w:t>MONASTERY2 – Descriptions and requirements for CCTV and multimedia related services.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A1E" w:rsidRPr="00637A1E" w:rsidRDefault="00637A1E" w:rsidP="007A5261">
            <w:pPr>
              <w:snapToGrid w:val="0"/>
              <w:spacing w:after="0" w:line="240" w:lineRule="auto"/>
            </w:pPr>
            <w:r w:rsidRPr="00637A1E">
              <w:t>Agreed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A1E" w:rsidRPr="00637A1E" w:rsidRDefault="00637A1E" w:rsidP="007A526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37A1E">
              <w:rPr>
                <w:rFonts w:eastAsia="Arial Unicode MS" w:cs="Arial"/>
                <w:i/>
                <w:szCs w:val="18"/>
                <w:lang w:eastAsia="ar-SA"/>
              </w:rPr>
              <w:t>Revision of S1-174037.</w:t>
            </w:r>
          </w:p>
          <w:p w:rsidR="00637A1E" w:rsidRPr="00637A1E" w:rsidRDefault="00637A1E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37A1E">
              <w:rPr>
                <w:rFonts w:eastAsia="Arial Unicode MS" w:cs="Arial"/>
                <w:i/>
                <w:szCs w:val="18"/>
                <w:lang w:eastAsia="ar-SA"/>
              </w:rPr>
              <w:t>Revision of S1-174397.</w:t>
            </w:r>
          </w:p>
          <w:p w:rsidR="00637A1E" w:rsidRDefault="00637A1E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37A1E">
              <w:rPr>
                <w:rFonts w:eastAsia="Arial Unicode MS" w:cs="Arial"/>
                <w:szCs w:val="18"/>
                <w:lang w:eastAsia="ar-SA"/>
              </w:rPr>
              <w:t>Revision of S1-174422.</w:t>
            </w:r>
          </w:p>
          <w:p w:rsidR="00637A1E" w:rsidRPr="00637A1E" w:rsidRDefault="00637A1E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37A1E" w:rsidRDefault="00637A1E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37A1E" w:rsidRPr="00637A1E" w:rsidRDefault="00637A1E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637A1E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AE2B34" w:rsidRPr="00A75C05" w:rsidTr="0063641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E2B34" w:rsidRPr="00636413" w:rsidRDefault="00AE2B34" w:rsidP="00AE2B34">
            <w:pPr>
              <w:snapToGrid w:val="0"/>
              <w:spacing w:after="0" w:line="240" w:lineRule="auto"/>
            </w:pPr>
            <w:proofErr w:type="spellStart"/>
            <w:r w:rsidRPr="00636413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E2B34" w:rsidRPr="00636413" w:rsidRDefault="00CE1944" w:rsidP="00AE2B34">
            <w:pPr>
              <w:snapToGrid w:val="0"/>
              <w:spacing w:after="0" w:line="240" w:lineRule="auto"/>
            </w:pPr>
            <w:hyperlink r:id="rId42" w:history="1">
              <w:r w:rsidR="00AE2B34" w:rsidRPr="00636413">
                <w:rPr>
                  <w:rStyle w:val="Hyperlink"/>
                  <w:rFonts w:cs="Arial"/>
                  <w:color w:val="auto"/>
                </w:rPr>
                <w:t>S1-174015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E2B34" w:rsidRPr="00636413" w:rsidRDefault="00AE2B34" w:rsidP="00AE2B34">
            <w:pPr>
              <w:snapToGrid w:val="0"/>
              <w:spacing w:after="0" w:line="240" w:lineRule="auto"/>
            </w:pPr>
            <w:r w:rsidRPr="00636413">
              <w:t xml:space="preserve">Huawei, </w:t>
            </w:r>
            <w:proofErr w:type="spellStart"/>
            <w:r w:rsidRPr="00636413">
              <w:t>Hisilicon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E2B34" w:rsidRPr="00636413" w:rsidRDefault="00AE2B34" w:rsidP="00AE2B34">
            <w:pPr>
              <w:spacing w:after="0" w:line="240" w:lineRule="auto"/>
            </w:pPr>
            <w:r w:rsidRPr="00636413">
              <w:t xml:space="preserve">normative work for real </w:t>
            </w:r>
            <w:proofErr w:type="spellStart"/>
            <w:r w:rsidRPr="00636413">
              <w:t>tiem</w:t>
            </w:r>
            <w:proofErr w:type="spellEnd"/>
            <w:r w:rsidRPr="00636413">
              <w:t xml:space="preserve"> data communication for MONASTERY 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E2B34" w:rsidRPr="00636413" w:rsidRDefault="00636413" w:rsidP="00AE2B34">
            <w:pPr>
              <w:snapToGrid w:val="0"/>
              <w:spacing w:after="0" w:line="240" w:lineRule="auto"/>
            </w:pPr>
            <w:r w:rsidRPr="00636413">
              <w:t>Withdrawn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E2B34" w:rsidRPr="00636413" w:rsidRDefault="00AE2B34" w:rsidP="00AE2B3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36413">
              <w:rPr>
                <w:highlight w:val="yellow"/>
              </w:rPr>
              <w:t>Not available</w:t>
            </w:r>
          </w:p>
        </w:tc>
      </w:tr>
      <w:tr w:rsidR="00BD7E9D" w:rsidRPr="00B81C05" w:rsidTr="00BD7E9D">
        <w:trPr>
          <w:trHeight w:val="141"/>
        </w:trPr>
        <w:tc>
          <w:tcPr>
            <w:tcW w:w="14494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BD7E9D" w:rsidRPr="00B81C05" w:rsidRDefault="004F3D18" w:rsidP="00F57C4D">
            <w:pPr>
              <w:pStyle w:val="Heading3"/>
            </w:pPr>
            <w:r>
              <w:t>RAILWAY</w:t>
            </w:r>
            <w:r w:rsidR="00BD7E9D" w:rsidRPr="00B81C05">
              <w:t xml:space="preserve"> drafting sessio</w:t>
            </w:r>
            <w:r w:rsidR="00BD7E9D">
              <w:t>n information</w:t>
            </w:r>
            <w:r w:rsidR="004E36FE">
              <w:t xml:space="preserve"> and </w:t>
            </w:r>
            <w:r>
              <w:t xml:space="preserve">MONASTERY2 </w:t>
            </w:r>
            <w:r w:rsidR="004E36FE">
              <w:t>output</w:t>
            </w:r>
          </w:p>
        </w:tc>
      </w:tr>
      <w:tr w:rsidR="00BD7E9D" w:rsidRPr="00A75C05" w:rsidTr="00F57C4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F57C4D" w:rsidRDefault="00CE1944" w:rsidP="00F57C4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3" w:history="1">
              <w:r w:rsidR="00BD7E9D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</w:t>
              </w:r>
              <w:r w:rsidR="00F57C4D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255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(Nokia)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TS22.289v0.1.0 to include agreements at this meeting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D7E9D" w:rsidRPr="00A75C05" w:rsidTr="00BD7E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F57C4D" w:rsidRDefault="00CE1944" w:rsidP="00F57C4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4" w:history="1">
              <w:r w:rsidR="00BD7E9D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</w:t>
              </w:r>
              <w:r w:rsidR="00F57C4D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256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MONASTERY2 and </w:t>
            </w:r>
            <w:r w:rsidRPr="00BD7E9D">
              <w:rPr>
                <w:rFonts w:eastAsia="Times New Roman" w:cs="Arial"/>
                <w:szCs w:val="18"/>
                <w:lang w:eastAsia="ar-SA"/>
              </w:rPr>
              <w:t>FRMCS drafting agenda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D7E9D" w:rsidRPr="00A75C05" w:rsidTr="00BD7E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F57C4D" w:rsidRDefault="00CE1944" w:rsidP="00F57C4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5" w:history="1">
              <w:r w:rsidR="00BD7E9D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</w:t>
              </w:r>
              <w:r w:rsidR="00F57C4D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257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MONASTERY2 and </w:t>
            </w:r>
            <w:r w:rsidRPr="00BD7E9D">
              <w:rPr>
                <w:rFonts w:eastAsia="Times New Roman" w:cs="Arial"/>
                <w:szCs w:val="18"/>
                <w:lang w:eastAsia="ar-SA"/>
              </w:rPr>
              <w:t>FRMCS drafting report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36DE1" w:rsidRPr="00B04844" w:rsidTr="00F25A87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936DE1" w:rsidRPr="00F45489" w:rsidRDefault="00936DE1" w:rsidP="00753049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4" w:name="_Toc414625495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4"/>
          </w:p>
        </w:tc>
      </w:tr>
      <w:tr w:rsidR="00936DE1" w:rsidRPr="00B04844" w:rsidTr="00F25A87">
        <w:trPr>
          <w:trHeight w:val="141"/>
        </w:trPr>
        <w:tc>
          <w:tcPr>
            <w:tcW w:w="14494" w:type="dxa"/>
            <w:gridSpan w:val="6"/>
            <w:tcBorders>
              <w:bottom w:val="nil"/>
            </w:tcBorders>
            <w:shd w:val="clear" w:color="auto" w:fill="F2F2F2"/>
          </w:tcPr>
          <w:p w:rsidR="00936DE1" w:rsidRPr="00F45489" w:rsidRDefault="00936DE1" w:rsidP="00753049">
            <w:pPr>
              <w:pStyle w:val="Heading2"/>
            </w:pPr>
            <w:r w:rsidRPr="004070E3">
              <w:t>FS_FRMCS</w:t>
            </w:r>
            <w:r>
              <w:t xml:space="preserve">2: </w:t>
            </w:r>
            <w:r w:rsidRPr="004070E3">
              <w:t>Study on Future Railway Mobile Communication System</w:t>
            </w:r>
            <w:r>
              <w:t xml:space="preserve"> 2</w:t>
            </w:r>
            <w:r w:rsidRPr="004070E3">
              <w:t xml:space="preserve"> </w:t>
            </w:r>
            <w:r>
              <w:t>[</w:t>
            </w:r>
            <w:r w:rsidRPr="000E2CEF">
              <w:rPr>
                <w:bCs/>
              </w:rPr>
              <w:t>SP-170588</w:t>
            </w:r>
            <w:r>
              <w:rPr>
                <w:bCs/>
              </w:rPr>
              <w:t>]</w:t>
            </w:r>
          </w:p>
        </w:tc>
      </w:tr>
      <w:tr w:rsidR="00936DE1" w:rsidRPr="00B04844" w:rsidTr="00AF206D">
        <w:trPr>
          <w:trHeight w:val="141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36DE1" w:rsidRPr="004067FF" w:rsidRDefault="00936DE1" w:rsidP="0075304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936DE1" w:rsidRPr="00411066" w:rsidRDefault="00936DE1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TR22.889v16.0.0</w:t>
            </w:r>
          </w:p>
          <w:p w:rsidR="00936DE1" w:rsidRPr="00411066" w:rsidRDefault="00936DE1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(06/2018)</w:t>
            </w:r>
          </w:p>
          <w:p w:rsidR="00936DE1" w:rsidRDefault="00936DE1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20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936DE1" w:rsidRPr="004070E3" w:rsidRDefault="00936DE1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NOTE :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proposed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updates of TR22.889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need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to use the CR format, as TR22.889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is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an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approved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</w:t>
            </w:r>
          </w:p>
          <w:p w:rsidR="00936DE1" w:rsidRPr="004070E3" w:rsidRDefault="00936DE1" w:rsidP="00753049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9E7BA1" w:rsidRPr="00A75C05" w:rsidTr="00943EC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AF206D" w:rsidRDefault="009E7BA1" w:rsidP="00AE2B34">
            <w:pPr>
              <w:snapToGrid w:val="0"/>
              <w:spacing w:after="0" w:line="240" w:lineRule="auto"/>
            </w:pPr>
            <w:r w:rsidRPr="00AF206D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AF206D" w:rsidRDefault="00CE1944" w:rsidP="00AE2B34">
            <w:pPr>
              <w:snapToGrid w:val="0"/>
              <w:spacing w:after="0" w:line="240" w:lineRule="auto"/>
            </w:pPr>
            <w:hyperlink r:id="rId46" w:history="1">
              <w:r w:rsidR="009E7BA1" w:rsidRPr="00AF206D">
                <w:rPr>
                  <w:rStyle w:val="Hyperlink"/>
                  <w:rFonts w:cs="Arial"/>
                  <w:color w:val="auto"/>
                </w:rPr>
                <w:t>S1-174149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AF206D" w:rsidRDefault="009E7BA1" w:rsidP="00AE2B34">
            <w:pPr>
              <w:snapToGrid w:val="0"/>
              <w:spacing w:after="0" w:line="240" w:lineRule="auto"/>
            </w:pPr>
            <w:r w:rsidRPr="00AF206D">
              <w:t xml:space="preserve">ETRI, </w:t>
            </w:r>
            <w:proofErr w:type="spellStart"/>
            <w:r w:rsidRPr="00AF206D">
              <w:t>Hansung</w:t>
            </w:r>
            <w:proofErr w:type="spellEnd"/>
            <w:r w:rsidRPr="00AF206D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AF206D" w:rsidRDefault="009E7BA1" w:rsidP="00AE2B34">
            <w:pPr>
              <w:tabs>
                <w:tab w:val="center" w:pos="2089"/>
              </w:tabs>
              <w:snapToGrid w:val="0"/>
              <w:spacing w:after="0" w:line="240" w:lineRule="auto"/>
            </w:pPr>
            <w:r w:rsidRPr="00AF206D">
              <w:t>CR22.889v16.0.0: FRMCS-3GPP Terminology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AF206D" w:rsidRDefault="00AF206D" w:rsidP="00AE2B34">
            <w:pPr>
              <w:snapToGrid w:val="0"/>
              <w:spacing w:after="0" w:line="240" w:lineRule="auto"/>
            </w:pPr>
            <w:r w:rsidRPr="00AF206D">
              <w:t>Revised to S1-174399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AF206D" w:rsidRDefault="009E7BA1" w:rsidP="00AE2B34">
            <w:pPr>
              <w:snapToGrid w:val="0"/>
              <w:spacing w:after="0" w:line="240" w:lineRule="auto"/>
              <w:rPr>
                <w:highlight w:val="yellow"/>
              </w:rPr>
            </w:pPr>
            <w:r w:rsidRPr="00AF206D">
              <w:t>WI code FS_FRMCS Rel-16 CR00</w:t>
            </w:r>
            <w:r w:rsidR="00F853B0" w:rsidRPr="00AF206D">
              <w:t>4</w:t>
            </w:r>
            <w:r w:rsidRPr="00AF206D">
              <w:t xml:space="preserve">1R- Cat </w:t>
            </w:r>
            <w:r w:rsidRPr="00AF206D">
              <w:rPr>
                <w:highlight w:val="yellow"/>
              </w:rPr>
              <w:t>D</w:t>
            </w:r>
          </w:p>
          <w:p w:rsidR="009E7BA1" w:rsidRPr="00AF206D" w:rsidRDefault="009E7BA1" w:rsidP="00AE2B34">
            <w:pPr>
              <w:snapToGrid w:val="0"/>
              <w:spacing w:after="0" w:line="240" w:lineRule="auto"/>
            </w:pPr>
            <w:r w:rsidRPr="00AF206D">
              <w:rPr>
                <w:highlight w:val="yellow"/>
              </w:rPr>
              <w:t>Changing / adding terminology is not editorial. Suggest B</w:t>
            </w:r>
          </w:p>
        </w:tc>
      </w:tr>
      <w:tr w:rsidR="00AF206D" w:rsidRPr="00A75C05" w:rsidTr="00F90D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206D" w:rsidRPr="00943ECE" w:rsidRDefault="00AF206D" w:rsidP="00AE2B34">
            <w:pPr>
              <w:snapToGrid w:val="0"/>
              <w:spacing w:after="0" w:line="240" w:lineRule="auto"/>
            </w:pPr>
            <w:r w:rsidRPr="00943ECE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206D" w:rsidRPr="00943ECE" w:rsidRDefault="00CE1944" w:rsidP="00AE2B34">
            <w:pPr>
              <w:snapToGrid w:val="0"/>
              <w:spacing w:after="0" w:line="240" w:lineRule="auto"/>
            </w:pPr>
            <w:hyperlink r:id="rId47" w:history="1">
              <w:r w:rsidR="00AF206D" w:rsidRPr="00943ECE">
                <w:rPr>
                  <w:rStyle w:val="Hyperlink"/>
                  <w:rFonts w:cs="Arial"/>
                  <w:color w:val="auto"/>
                </w:rPr>
                <w:t>S1-174399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206D" w:rsidRPr="00943ECE" w:rsidRDefault="00AF206D" w:rsidP="00AE2B34">
            <w:pPr>
              <w:snapToGrid w:val="0"/>
              <w:spacing w:after="0" w:line="240" w:lineRule="auto"/>
            </w:pPr>
            <w:r w:rsidRPr="00943ECE">
              <w:t xml:space="preserve">ETRI, </w:t>
            </w:r>
            <w:proofErr w:type="spellStart"/>
            <w:r w:rsidRPr="00943ECE">
              <w:t>Hansung</w:t>
            </w:r>
            <w:proofErr w:type="spellEnd"/>
            <w:r w:rsidRPr="00943ECE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206D" w:rsidRPr="00943ECE" w:rsidRDefault="00AF206D" w:rsidP="00AE2B34">
            <w:pPr>
              <w:tabs>
                <w:tab w:val="center" w:pos="2089"/>
              </w:tabs>
              <w:snapToGrid w:val="0"/>
              <w:spacing w:after="0" w:line="240" w:lineRule="auto"/>
            </w:pPr>
            <w:r w:rsidRPr="00943ECE">
              <w:t>CR22.889v16.0.0: FRMCS-3GPP Terminology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206D" w:rsidRPr="00943ECE" w:rsidRDefault="00943ECE" w:rsidP="00AE2B34">
            <w:pPr>
              <w:snapToGrid w:val="0"/>
              <w:spacing w:after="0" w:line="240" w:lineRule="auto"/>
            </w:pPr>
            <w:r w:rsidRPr="00943ECE">
              <w:t>Revised to S1-174426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206D" w:rsidRPr="00943ECE" w:rsidRDefault="00AF206D" w:rsidP="00AE2B34">
            <w:pPr>
              <w:snapToGrid w:val="0"/>
              <w:spacing w:after="0" w:line="240" w:lineRule="auto"/>
              <w:rPr>
                <w:i/>
                <w:highlight w:val="yellow"/>
              </w:rPr>
            </w:pPr>
            <w:r w:rsidRPr="00943ECE">
              <w:rPr>
                <w:i/>
              </w:rPr>
              <w:t xml:space="preserve">WI code FS_FRMCS Rel-16 CR0041R- Cat </w:t>
            </w:r>
            <w:r w:rsidRPr="00943ECE">
              <w:rPr>
                <w:i/>
                <w:highlight w:val="yellow"/>
              </w:rPr>
              <w:t>D</w:t>
            </w:r>
          </w:p>
          <w:p w:rsidR="00AF206D" w:rsidRPr="00943ECE" w:rsidRDefault="00AF206D" w:rsidP="00AE2B34">
            <w:pPr>
              <w:snapToGrid w:val="0"/>
              <w:spacing w:after="0" w:line="240" w:lineRule="auto"/>
            </w:pPr>
            <w:r w:rsidRPr="00943ECE">
              <w:rPr>
                <w:i/>
                <w:highlight w:val="yellow"/>
              </w:rPr>
              <w:t xml:space="preserve">Changing / adding terminology is not </w:t>
            </w:r>
            <w:r w:rsidRPr="00943ECE">
              <w:rPr>
                <w:i/>
                <w:highlight w:val="yellow"/>
              </w:rPr>
              <w:lastRenderedPageBreak/>
              <w:t>editorial. Suggest B</w:t>
            </w:r>
          </w:p>
          <w:p w:rsidR="00AF206D" w:rsidRPr="00943ECE" w:rsidRDefault="00AF206D" w:rsidP="00AE2B34">
            <w:pPr>
              <w:snapToGrid w:val="0"/>
              <w:spacing w:after="0" w:line="240" w:lineRule="auto"/>
            </w:pPr>
            <w:r w:rsidRPr="00943ECE">
              <w:t>Revision of S1-174149.</w:t>
            </w:r>
          </w:p>
        </w:tc>
      </w:tr>
      <w:tr w:rsidR="00943ECE" w:rsidRPr="00A75C05" w:rsidTr="00F90D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43ECE" w:rsidRPr="00F90DFA" w:rsidRDefault="00943ECE" w:rsidP="00AE2B34">
            <w:pPr>
              <w:snapToGrid w:val="0"/>
              <w:spacing w:after="0" w:line="240" w:lineRule="auto"/>
            </w:pPr>
            <w:r w:rsidRPr="00F90DFA"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43ECE" w:rsidRPr="00F90DFA" w:rsidRDefault="00CE1944" w:rsidP="00AE2B34">
            <w:pPr>
              <w:snapToGrid w:val="0"/>
              <w:spacing w:after="0" w:line="240" w:lineRule="auto"/>
            </w:pPr>
            <w:hyperlink r:id="rId48" w:history="1">
              <w:r w:rsidR="00943ECE" w:rsidRPr="00F90DFA">
                <w:rPr>
                  <w:rStyle w:val="Hyperlink"/>
                  <w:rFonts w:cs="Arial"/>
                  <w:color w:val="auto"/>
                </w:rPr>
                <w:t>S1-174426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43ECE" w:rsidRPr="00F90DFA" w:rsidRDefault="00943ECE" w:rsidP="00AE2B34">
            <w:pPr>
              <w:snapToGrid w:val="0"/>
              <w:spacing w:after="0" w:line="240" w:lineRule="auto"/>
            </w:pPr>
            <w:r w:rsidRPr="00F90DFA">
              <w:t xml:space="preserve">ETRI, </w:t>
            </w:r>
            <w:proofErr w:type="spellStart"/>
            <w:r w:rsidRPr="00F90DFA">
              <w:t>Hansung</w:t>
            </w:r>
            <w:proofErr w:type="spellEnd"/>
            <w:r w:rsidRPr="00F90DFA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43ECE" w:rsidRPr="00F90DFA" w:rsidRDefault="00943ECE" w:rsidP="00AE2B34">
            <w:pPr>
              <w:tabs>
                <w:tab w:val="center" w:pos="2089"/>
              </w:tabs>
              <w:snapToGrid w:val="0"/>
              <w:spacing w:after="0" w:line="240" w:lineRule="auto"/>
            </w:pPr>
            <w:r w:rsidRPr="00F90DFA">
              <w:t>CR22.889v16.0.0: FRMCS-3GPP Terminology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43ECE" w:rsidRPr="00F90DFA" w:rsidRDefault="00F90DFA" w:rsidP="00AE2B34">
            <w:pPr>
              <w:snapToGrid w:val="0"/>
              <w:spacing w:after="0" w:line="240" w:lineRule="auto"/>
            </w:pPr>
            <w:r w:rsidRPr="00F90DFA">
              <w:t>Agreed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43ECE" w:rsidRPr="00F90DFA" w:rsidRDefault="00943ECE" w:rsidP="00AE2B34">
            <w:pPr>
              <w:snapToGrid w:val="0"/>
              <w:spacing w:after="0" w:line="240" w:lineRule="auto"/>
              <w:rPr>
                <w:i/>
                <w:highlight w:val="yellow"/>
              </w:rPr>
            </w:pPr>
            <w:r w:rsidRPr="00F90DFA">
              <w:rPr>
                <w:i/>
              </w:rPr>
              <w:t xml:space="preserve">WI code FS_FRMCS Rel-16 CR0041R- Cat </w:t>
            </w:r>
            <w:r w:rsidRPr="00F90DFA">
              <w:rPr>
                <w:i/>
                <w:highlight w:val="yellow"/>
              </w:rPr>
              <w:t>D</w:t>
            </w:r>
          </w:p>
          <w:p w:rsidR="00943ECE" w:rsidRPr="00F90DFA" w:rsidRDefault="00943ECE" w:rsidP="00AE2B34">
            <w:pPr>
              <w:snapToGrid w:val="0"/>
              <w:spacing w:after="0" w:line="240" w:lineRule="auto"/>
              <w:rPr>
                <w:i/>
              </w:rPr>
            </w:pPr>
            <w:r w:rsidRPr="00F90DFA">
              <w:rPr>
                <w:i/>
                <w:highlight w:val="yellow"/>
              </w:rPr>
              <w:t>Changing / adding terminology is not editorial. Suggest B</w:t>
            </w:r>
          </w:p>
          <w:p w:rsidR="00943ECE" w:rsidRPr="00F90DFA" w:rsidRDefault="00943ECE" w:rsidP="00AE2B34">
            <w:pPr>
              <w:snapToGrid w:val="0"/>
              <w:spacing w:after="0" w:line="240" w:lineRule="auto"/>
            </w:pPr>
            <w:r w:rsidRPr="00F90DFA">
              <w:rPr>
                <w:i/>
              </w:rPr>
              <w:t>Revision of S1-174149.</w:t>
            </w:r>
          </w:p>
          <w:p w:rsidR="00F90DFA" w:rsidRDefault="00943ECE" w:rsidP="00AE2B34">
            <w:pPr>
              <w:snapToGrid w:val="0"/>
              <w:spacing w:after="0" w:line="240" w:lineRule="auto"/>
            </w:pPr>
            <w:r w:rsidRPr="00F90DFA">
              <w:t>Revision of S1-174399.</w:t>
            </w:r>
          </w:p>
          <w:p w:rsidR="00F90DFA" w:rsidRPr="00F90DFA" w:rsidRDefault="00F90DFA" w:rsidP="00AE2B34">
            <w:pPr>
              <w:snapToGrid w:val="0"/>
              <w:spacing w:after="0" w:line="240" w:lineRule="auto"/>
            </w:pPr>
          </w:p>
          <w:p w:rsidR="00F90DFA" w:rsidRDefault="00F90DFA" w:rsidP="00AE2B34">
            <w:pPr>
              <w:snapToGrid w:val="0"/>
              <w:spacing w:after="0" w:line="240" w:lineRule="auto"/>
            </w:pPr>
          </w:p>
          <w:p w:rsidR="00943ECE" w:rsidRPr="00F90DFA" w:rsidRDefault="00F90DFA" w:rsidP="00AE2B34">
            <w:pPr>
              <w:snapToGrid w:val="0"/>
              <w:spacing w:after="0" w:line="240" w:lineRule="auto"/>
            </w:pPr>
            <w:r>
              <w:t>N</w:t>
            </w:r>
            <w:r w:rsidRPr="00F90DFA">
              <w:t>o presentation</w:t>
            </w:r>
          </w:p>
        </w:tc>
      </w:tr>
      <w:tr w:rsidR="009E7BA1" w:rsidRPr="00A75C05" w:rsidTr="007D55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982961" w:rsidRDefault="009E7BA1" w:rsidP="00AE2B34">
            <w:pPr>
              <w:snapToGrid w:val="0"/>
              <w:spacing w:after="0" w:line="240" w:lineRule="auto"/>
            </w:pPr>
            <w:r w:rsidRPr="00982961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982961" w:rsidRDefault="00CE1944" w:rsidP="00AE2B34">
            <w:pPr>
              <w:snapToGrid w:val="0"/>
              <w:spacing w:after="0" w:line="240" w:lineRule="auto"/>
            </w:pPr>
            <w:hyperlink r:id="rId49" w:history="1">
              <w:r w:rsidR="009E7BA1" w:rsidRPr="00982961">
                <w:rPr>
                  <w:rStyle w:val="Hyperlink"/>
                  <w:rFonts w:cs="Arial"/>
                  <w:color w:val="auto"/>
                </w:rPr>
                <w:t>S1-174052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982961" w:rsidRDefault="009E7BA1" w:rsidP="00AE2B34">
            <w:pPr>
              <w:snapToGrid w:val="0"/>
              <w:spacing w:after="0" w:line="240" w:lineRule="auto"/>
            </w:pPr>
            <w:r w:rsidRPr="00982961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982961" w:rsidRDefault="009E7BA1" w:rsidP="00AE2B34">
            <w:pPr>
              <w:snapToGrid w:val="0"/>
              <w:spacing w:after="0" w:line="240" w:lineRule="auto"/>
            </w:pPr>
            <w:r w:rsidRPr="00982961">
              <w:t xml:space="preserve">CR22.889v16.0.0: </w:t>
            </w:r>
            <w:bookmarkStart w:id="5" w:name="OLE_LINK9"/>
            <w:bookmarkStart w:id="6" w:name="OLE_LINK16"/>
            <w:r w:rsidRPr="00982961">
              <w:rPr>
                <w:noProof/>
              </w:rPr>
              <w:t>Update on the Multi-train voice communication for Drivers including Ground FRMCS User(s)</w:t>
            </w:r>
            <w:bookmarkEnd w:id="5"/>
            <w:bookmarkEnd w:id="6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982961" w:rsidRDefault="00982961" w:rsidP="00AE2B34">
            <w:pPr>
              <w:snapToGrid w:val="0"/>
              <w:spacing w:after="0" w:line="240" w:lineRule="auto"/>
            </w:pPr>
            <w:r w:rsidRPr="00982961">
              <w:t>Revised to S1-174400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982961" w:rsidRDefault="009E7BA1" w:rsidP="00AE2B34">
            <w:pPr>
              <w:snapToGrid w:val="0"/>
              <w:spacing w:after="0" w:line="240" w:lineRule="auto"/>
            </w:pPr>
            <w:r w:rsidRPr="00982961">
              <w:t>WI code FS_FRMCS Rel-16 CR0040R- Cat C</w:t>
            </w:r>
          </w:p>
        </w:tc>
      </w:tr>
      <w:tr w:rsidR="00982961" w:rsidRPr="00A75C05" w:rsidTr="007D55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961" w:rsidRPr="007D556D" w:rsidRDefault="00982961" w:rsidP="00AE2B34">
            <w:pPr>
              <w:snapToGrid w:val="0"/>
              <w:spacing w:after="0" w:line="240" w:lineRule="auto"/>
            </w:pPr>
            <w:r w:rsidRPr="007D556D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961" w:rsidRPr="007D556D" w:rsidRDefault="00CE1944" w:rsidP="00AE2B34">
            <w:pPr>
              <w:snapToGrid w:val="0"/>
              <w:spacing w:after="0" w:line="240" w:lineRule="auto"/>
            </w:pPr>
            <w:hyperlink r:id="rId50" w:history="1">
              <w:r w:rsidR="00982961" w:rsidRPr="007D556D">
                <w:rPr>
                  <w:rStyle w:val="Hyperlink"/>
                  <w:rFonts w:cs="Arial"/>
                  <w:color w:val="auto"/>
                </w:rPr>
                <w:t>S1-174400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961" w:rsidRPr="007D556D" w:rsidRDefault="00982961" w:rsidP="00AE2B34">
            <w:pPr>
              <w:snapToGrid w:val="0"/>
              <w:spacing w:after="0" w:line="240" w:lineRule="auto"/>
            </w:pPr>
            <w:r w:rsidRPr="007D556D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961" w:rsidRPr="007D556D" w:rsidRDefault="00982961" w:rsidP="00AE2B34">
            <w:pPr>
              <w:snapToGrid w:val="0"/>
              <w:spacing w:after="0" w:line="240" w:lineRule="auto"/>
            </w:pPr>
            <w:r w:rsidRPr="007D556D">
              <w:t>CR22.889v16.0.0: Update on the Multi-train voice communication for Drivers including Ground FRMCS User(s)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961" w:rsidRPr="007D556D" w:rsidRDefault="007D556D" w:rsidP="00AE2B34">
            <w:pPr>
              <w:snapToGrid w:val="0"/>
              <w:spacing w:after="0" w:line="240" w:lineRule="auto"/>
            </w:pPr>
            <w:r w:rsidRPr="007D556D">
              <w:t>Revised to S1-174432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961" w:rsidRPr="007D556D" w:rsidRDefault="00982961" w:rsidP="00AE2B34">
            <w:pPr>
              <w:snapToGrid w:val="0"/>
              <w:spacing w:after="0" w:line="240" w:lineRule="auto"/>
            </w:pPr>
            <w:r w:rsidRPr="007D556D">
              <w:rPr>
                <w:i/>
              </w:rPr>
              <w:t>WI code FS_FRMCS Rel-16 CR0040R- Cat C</w:t>
            </w:r>
          </w:p>
          <w:p w:rsidR="00982961" w:rsidRPr="007D556D" w:rsidRDefault="00982961" w:rsidP="00AE2B34">
            <w:pPr>
              <w:snapToGrid w:val="0"/>
              <w:spacing w:after="0" w:line="240" w:lineRule="auto"/>
            </w:pPr>
            <w:r w:rsidRPr="007D556D">
              <w:t>Revision of S1-174052.</w:t>
            </w:r>
          </w:p>
        </w:tc>
      </w:tr>
      <w:tr w:rsidR="007D556D" w:rsidRPr="00A75C05" w:rsidTr="007D55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56D" w:rsidRPr="007D556D" w:rsidRDefault="007D556D" w:rsidP="00AE2B34">
            <w:pPr>
              <w:snapToGrid w:val="0"/>
              <w:spacing w:after="0" w:line="240" w:lineRule="auto"/>
            </w:pPr>
            <w:r w:rsidRPr="007D556D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56D" w:rsidRPr="007D556D" w:rsidRDefault="00CE1944" w:rsidP="00AE2B34">
            <w:pPr>
              <w:snapToGrid w:val="0"/>
              <w:spacing w:after="0" w:line="240" w:lineRule="auto"/>
            </w:pPr>
            <w:hyperlink r:id="rId51" w:history="1">
              <w:r w:rsidR="007D556D" w:rsidRPr="007D556D">
                <w:rPr>
                  <w:rStyle w:val="Hyperlink"/>
                  <w:rFonts w:cs="Arial"/>
                  <w:color w:val="auto"/>
                </w:rPr>
                <w:t>S1-174432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56D" w:rsidRPr="007D556D" w:rsidRDefault="007D556D" w:rsidP="00AE2B34">
            <w:pPr>
              <w:snapToGrid w:val="0"/>
              <w:spacing w:after="0" w:line="240" w:lineRule="auto"/>
            </w:pPr>
            <w:r w:rsidRPr="007D556D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56D" w:rsidRPr="007D556D" w:rsidRDefault="007D556D" w:rsidP="00AE2B34">
            <w:pPr>
              <w:snapToGrid w:val="0"/>
              <w:spacing w:after="0" w:line="240" w:lineRule="auto"/>
            </w:pPr>
            <w:r w:rsidRPr="007D556D">
              <w:t>CR22.889v16.0.0: Update on the Multi-train voice communication for Drivers including Ground FRMCS User(s)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56D" w:rsidRPr="007D556D" w:rsidRDefault="007D556D" w:rsidP="00AE2B34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56D" w:rsidRPr="007D556D" w:rsidRDefault="007D556D" w:rsidP="00AE2B34">
            <w:pPr>
              <w:snapToGrid w:val="0"/>
              <w:spacing w:after="0" w:line="240" w:lineRule="auto"/>
              <w:rPr>
                <w:i/>
              </w:rPr>
            </w:pPr>
            <w:r w:rsidRPr="007D556D">
              <w:rPr>
                <w:i/>
              </w:rPr>
              <w:t>WI code FS_FRMCS Rel-16 CR0040R- Cat C</w:t>
            </w:r>
          </w:p>
          <w:p w:rsidR="007D556D" w:rsidRDefault="007D556D" w:rsidP="00AE2B34">
            <w:pPr>
              <w:snapToGrid w:val="0"/>
              <w:spacing w:after="0" w:line="240" w:lineRule="auto"/>
            </w:pPr>
            <w:r w:rsidRPr="007D556D">
              <w:rPr>
                <w:i/>
              </w:rPr>
              <w:t>Revision of S1-174052.</w:t>
            </w:r>
          </w:p>
          <w:p w:rsidR="007D556D" w:rsidRPr="007D556D" w:rsidRDefault="007D556D" w:rsidP="00AE2B34">
            <w:pPr>
              <w:snapToGrid w:val="0"/>
              <w:spacing w:after="0" w:line="240" w:lineRule="auto"/>
            </w:pPr>
            <w:r w:rsidRPr="007D556D">
              <w:t>Revision of S1-174400.</w:t>
            </w:r>
          </w:p>
        </w:tc>
      </w:tr>
      <w:tr w:rsidR="00497E2D" w:rsidRPr="00A75C05" w:rsidTr="003A309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97E2D" w:rsidRPr="003A3099" w:rsidRDefault="00497E2D" w:rsidP="00AE2B34">
            <w:pPr>
              <w:snapToGrid w:val="0"/>
              <w:spacing w:after="0" w:line="240" w:lineRule="auto"/>
            </w:pPr>
            <w:r w:rsidRPr="003A3099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97E2D" w:rsidRPr="003A3099" w:rsidRDefault="00CE1944" w:rsidP="00AE2B34">
            <w:pPr>
              <w:snapToGrid w:val="0"/>
              <w:spacing w:after="0" w:line="240" w:lineRule="auto"/>
            </w:pPr>
            <w:hyperlink r:id="rId52" w:history="1">
              <w:r w:rsidR="00497E2D" w:rsidRPr="003A3099">
                <w:rPr>
                  <w:rStyle w:val="Hyperlink"/>
                  <w:rFonts w:cs="Arial"/>
                  <w:color w:val="auto"/>
                </w:rPr>
                <w:t>S1-174013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97E2D" w:rsidRPr="003A3099" w:rsidRDefault="00497E2D" w:rsidP="00AE2B34">
            <w:pPr>
              <w:snapToGrid w:val="0"/>
              <w:spacing w:after="0" w:line="240" w:lineRule="auto"/>
            </w:pPr>
            <w:r w:rsidRPr="003A3099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97E2D" w:rsidRPr="003A3099" w:rsidRDefault="00497E2D" w:rsidP="00AE2B34">
            <w:pPr>
              <w:snapToGrid w:val="0"/>
              <w:spacing w:after="0" w:line="240" w:lineRule="auto"/>
            </w:pPr>
            <w:r w:rsidRPr="003A3099">
              <w:t xml:space="preserve">CR22.889v16.0.0: </w:t>
            </w:r>
            <w:bookmarkStart w:id="7" w:name="OLE_LINK249"/>
            <w:bookmarkStart w:id="8" w:name="OLE_LINK250"/>
            <w:r w:rsidRPr="003A3099">
              <w:rPr>
                <w:noProof/>
                <w:lang w:val="en-US" w:eastAsia="zh-CN"/>
              </w:rPr>
              <w:t>M</w:t>
            </w:r>
            <w:r w:rsidRPr="003A3099">
              <w:rPr>
                <w:rFonts w:hint="eastAsia"/>
                <w:noProof/>
                <w:lang w:val="en-US" w:eastAsia="zh-CN"/>
              </w:rPr>
              <w:t xml:space="preserve">oving the </w:t>
            </w:r>
            <w:r w:rsidRPr="003A3099">
              <w:rPr>
                <w:noProof/>
                <w:lang w:val="en-US" w:eastAsia="zh-CN"/>
              </w:rPr>
              <w:t xml:space="preserve">real time data communication scenario from </w:t>
            </w:r>
            <w:r w:rsidRPr="003A3099">
              <w:rPr>
                <w:rFonts w:hint="eastAsia"/>
                <w:noProof/>
                <w:lang w:val="en-US" w:eastAsia="zh-CN"/>
              </w:rPr>
              <w:t xml:space="preserve">section 7.4 </w:t>
            </w:r>
            <w:r w:rsidRPr="003A3099">
              <w:rPr>
                <w:noProof/>
                <w:lang w:val="en-US" w:eastAsia="zh-CN"/>
              </w:rPr>
              <w:t>to</w:t>
            </w:r>
            <w:r w:rsidRPr="003A3099">
              <w:rPr>
                <w:rFonts w:hint="eastAsia"/>
                <w:noProof/>
                <w:lang w:val="en-US" w:eastAsia="zh-CN"/>
              </w:rPr>
              <w:t xml:space="preserve"> </w:t>
            </w:r>
            <w:r w:rsidRPr="003A3099">
              <w:rPr>
                <w:noProof/>
                <w:lang w:val="en-US" w:eastAsia="zh-CN"/>
              </w:rPr>
              <w:t xml:space="preserve">Critical Communication </w:t>
            </w:r>
            <w:r w:rsidRPr="003A3099">
              <w:rPr>
                <w:rFonts w:hint="eastAsia"/>
                <w:noProof/>
                <w:lang w:val="en-US" w:eastAsia="zh-CN"/>
              </w:rPr>
              <w:t>section 6</w:t>
            </w:r>
            <w:bookmarkEnd w:id="7"/>
            <w:bookmarkEnd w:id="8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97E2D" w:rsidRPr="003A3099" w:rsidRDefault="003A3099" w:rsidP="00AE2B34">
            <w:pPr>
              <w:snapToGrid w:val="0"/>
              <w:spacing w:after="0" w:line="240" w:lineRule="auto"/>
            </w:pPr>
            <w:r w:rsidRPr="003A3099">
              <w:t>Revised to S1-174403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97E2D" w:rsidRPr="003A3099" w:rsidRDefault="00497E2D" w:rsidP="00AE2B34">
            <w:pPr>
              <w:snapToGrid w:val="0"/>
              <w:spacing w:after="0" w:line="240" w:lineRule="auto"/>
            </w:pPr>
            <w:r w:rsidRPr="003A3099">
              <w:t>WI code FS_FRMCS Rel-16 CR0033R- Cat D</w:t>
            </w:r>
          </w:p>
        </w:tc>
      </w:tr>
      <w:tr w:rsidR="003A3099" w:rsidRPr="00A75C05" w:rsidTr="00D734D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099" w:rsidRPr="003A3099" w:rsidRDefault="003A3099" w:rsidP="00AE2B34">
            <w:pPr>
              <w:snapToGrid w:val="0"/>
              <w:spacing w:after="0" w:line="240" w:lineRule="auto"/>
            </w:pPr>
            <w:r w:rsidRPr="003A3099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099" w:rsidRPr="003A3099" w:rsidRDefault="00CE1944" w:rsidP="00AE2B34">
            <w:pPr>
              <w:snapToGrid w:val="0"/>
              <w:spacing w:after="0" w:line="240" w:lineRule="auto"/>
            </w:pPr>
            <w:hyperlink r:id="rId53" w:history="1">
              <w:r w:rsidR="003A3099" w:rsidRPr="003A3099">
                <w:rPr>
                  <w:rStyle w:val="Hyperlink"/>
                  <w:rFonts w:cs="Arial"/>
                  <w:color w:val="auto"/>
                </w:rPr>
                <w:t>S1-174403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099" w:rsidRPr="003A3099" w:rsidRDefault="003A3099" w:rsidP="00AE2B34">
            <w:pPr>
              <w:snapToGrid w:val="0"/>
              <w:spacing w:after="0" w:line="240" w:lineRule="auto"/>
            </w:pPr>
            <w:r w:rsidRPr="003A3099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099" w:rsidRPr="003A3099" w:rsidRDefault="003A3099" w:rsidP="00AE2B34">
            <w:pPr>
              <w:snapToGrid w:val="0"/>
              <w:spacing w:after="0" w:line="240" w:lineRule="auto"/>
            </w:pPr>
            <w:r w:rsidRPr="003A3099">
              <w:t>CR22.889v16.0.0: Moving the real time data communication scenario from section 7.4 to Critical Communication section 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099" w:rsidRPr="003A3099" w:rsidRDefault="003A3099" w:rsidP="00AE2B34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099" w:rsidRDefault="003A3099" w:rsidP="00AE2B34">
            <w:pPr>
              <w:snapToGrid w:val="0"/>
              <w:spacing w:after="0" w:line="240" w:lineRule="auto"/>
            </w:pPr>
            <w:r w:rsidRPr="003A3099">
              <w:rPr>
                <w:i/>
              </w:rPr>
              <w:t>WI code FS_FRMCS Rel-16 CR0033R- Cat D</w:t>
            </w:r>
          </w:p>
          <w:p w:rsidR="003A3099" w:rsidRPr="003A3099" w:rsidRDefault="003A3099" w:rsidP="00AE2B34">
            <w:pPr>
              <w:snapToGrid w:val="0"/>
              <w:spacing w:after="0" w:line="240" w:lineRule="auto"/>
            </w:pPr>
            <w:r w:rsidRPr="003A3099">
              <w:t>Revision of S1-174013.</w:t>
            </w:r>
          </w:p>
        </w:tc>
      </w:tr>
      <w:tr w:rsidR="006E0CFA" w:rsidRPr="00A75C05" w:rsidTr="00D734D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D734D7" w:rsidRDefault="006E0CFA" w:rsidP="006E0CFA">
            <w:pPr>
              <w:snapToGrid w:val="0"/>
              <w:spacing w:after="0" w:line="240" w:lineRule="auto"/>
            </w:pPr>
            <w:r w:rsidRPr="00D734D7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D734D7" w:rsidRDefault="00CE1944" w:rsidP="006E0CFA">
            <w:pPr>
              <w:snapToGrid w:val="0"/>
              <w:spacing w:after="0" w:line="240" w:lineRule="auto"/>
            </w:pPr>
            <w:hyperlink r:id="rId54" w:history="1">
              <w:r w:rsidR="006E0CFA" w:rsidRPr="00D734D7">
                <w:rPr>
                  <w:rStyle w:val="Hyperlink"/>
                  <w:rFonts w:cs="Arial"/>
                  <w:color w:val="auto"/>
                </w:rPr>
                <w:t>S1-174011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D734D7" w:rsidRDefault="00A3347C" w:rsidP="006E0CFA">
            <w:pPr>
              <w:snapToGrid w:val="0"/>
              <w:spacing w:after="0" w:line="240" w:lineRule="auto"/>
            </w:pPr>
            <w:r w:rsidRPr="00D734D7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D734D7" w:rsidRDefault="006E0CFA" w:rsidP="006E0CFA">
            <w:pPr>
              <w:snapToGrid w:val="0"/>
              <w:spacing w:after="0" w:line="240" w:lineRule="auto"/>
            </w:pPr>
            <w:r w:rsidRPr="00D734D7">
              <w:t xml:space="preserve">CR22.889v16.0.0: </w:t>
            </w:r>
            <w:r w:rsidR="00A3347C" w:rsidRPr="00D734D7">
              <w:rPr>
                <w:rFonts w:hint="eastAsia"/>
                <w:noProof/>
                <w:lang w:val="en-US" w:eastAsia="zh-CN"/>
              </w:rPr>
              <w:t xml:space="preserve">Train Operation System Communication related </w:t>
            </w:r>
            <w:r w:rsidR="00A3347C" w:rsidRPr="00D734D7">
              <w:rPr>
                <w:noProof/>
                <w:lang w:val="en-US" w:eastAsia="zh-CN"/>
              </w:rPr>
              <w:t xml:space="preserve">data communication </w:t>
            </w:r>
            <w:r w:rsidR="00A3347C" w:rsidRPr="00D734D7">
              <w:rPr>
                <w:rFonts w:hint="eastAsia"/>
                <w:noProof/>
                <w:lang w:val="en-US" w:eastAsia="zh-CN"/>
              </w:rPr>
              <w:t>use cases</w:t>
            </w:r>
            <w:r w:rsidR="00A3347C" w:rsidRPr="00D734D7">
              <w:rPr>
                <w:noProof/>
                <w:lang w:val="en-US" w:eastAsia="zh-CN"/>
              </w:rPr>
              <w:t xml:space="preserve"> for section 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D734D7" w:rsidRDefault="00D734D7" w:rsidP="006E0CFA">
            <w:pPr>
              <w:snapToGrid w:val="0"/>
              <w:spacing w:after="0" w:line="240" w:lineRule="auto"/>
            </w:pPr>
            <w:r w:rsidRPr="00D734D7">
              <w:t>Revised to S1-174411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D734D7" w:rsidRDefault="006E0CFA" w:rsidP="006E0CFA">
            <w:pPr>
              <w:snapToGrid w:val="0"/>
              <w:spacing w:after="0" w:line="240" w:lineRule="auto"/>
            </w:pPr>
            <w:r w:rsidRPr="00D734D7">
              <w:t>WI code FS_FRMCS Rel-16 CR00</w:t>
            </w:r>
            <w:r w:rsidR="00A3347C" w:rsidRPr="00D734D7">
              <w:t>3</w:t>
            </w:r>
            <w:r w:rsidRPr="00D734D7">
              <w:t>1R- Cat B</w:t>
            </w:r>
          </w:p>
        </w:tc>
      </w:tr>
      <w:tr w:rsidR="00D734D7" w:rsidRPr="00A75C05" w:rsidTr="00FF49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4D7" w:rsidRPr="00D734D7" w:rsidRDefault="00D734D7" w:rsidP="006E0CFA">
            <w:pPr>
              <w:snapToGrid w:val="0"/>
              <w:spacing w:after="0" w:line="240" w:lineRule="auto"/>
            </w:pPr>
            <w:r w:rsidRPr="00D734D7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4D7" w:rsidRPr="00D734D7" w:rsidRDefault="00CE1944" w:rsidP="006E0CFA">
            <w:pPr>
              <w:snapToGrid w:val="0"/>
              <w:spacing w:after="0" w:line="240" w:lineRule="auto"/>
            </w:pPr>
            <w:hyperlink r:id="rId55" w:history="1">
              <w:r w:rsidR="00D734D7" w:rsidRPr="00D734D7">
                <w:rPr>
                  <w:rStyle w:val="Hyperlink"/>
                  <w:rFonts w:cs="Arial"/>
                  <w:color w:val="auto"/>
                </w:rPr>
                <w:t>S1-174411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4D7" w:rsidRPr="00D734D7" w:rsidRDefault="00D734D7" w:rsidP="006E0CFA">
            <w:pPr>
              <w:snapToGrid w:val="0"/>
              <w:spacing w:after="0" w:line="240" w:lineRule="auto"/>
            </w:pPr>
            <w:r w:rsidRPr="00D734D7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4D7" w:rsidRPr="00D734D7" w:rsidRDefault="00D734D7" w:rsidP="006E0CFA">
            <w:pPr>
              <w:snapToGrid w:val="0"/>
              <w:spacing w:after="0" w:line="240" w:lineRule="auto"/>
            </w:pPr>
            <w:r w:rsidRPr="00D734D7">
              <w:t>CR22.889v16.0.0: Train Operation System Communication related data communication use cases for section 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4D7" w:rsidRPr="00D734D7" w:rsidRDefault="00D734D7" w:rsidP="006E0CFA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4D7" w:rsidRDefault="00D734D7" w:rsidP="006E0CFA">
            <w:pPr>
              <w:snapToGrid w:val="0"/>
              <w:spacing w:after="0" w:line="240" w:lineRule="auto"/>
            </w:pPr>
            <w:r w:rsidRPr="00D734D7">
              <w:rPr>
                <w:i/>
              </w:rPr>
              <w:t>WI code FS_FRMCS Rel-16 CR0031R- Cat B</w:t>
            </w:r>
          </w:p>
          <w:p w:rsidR="00D734D7" w:rsidRPr="00D734D7" w:rsidRDefault="00D734D7" w:rsidP="006E0CFA">
            <w:pPr>
              <w:snapToGrid w:val="0"/>
              <w:spacing w:after="0" w:line="240" w:lineRule="auto"/>
            </w:pPr>
            <w:r w:rsidRPr="00D734D7">
              <w:t>Revision of S1-174011.</w:t>
            </w:r>
          </w:p>
        </w:tc>
      </w:tr>
      <w:tr w:rsidR="00497E2D" w:rsidRPr="00A75C05" w:rsidTr="00FF49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97E2D" w:rsidRPr="00FF496E" w:rsidRDefault="00497E2D" w:rsidP="00AE2B34">
            <w:pPr>
              <w:snapToGrid w:val="0"/>
              <w:spacing w:after="0" w:line="240" w:lineRule="auto"/>
            </w:pPr>
            <w:r w:rsidRPr="00FF496E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97E2D" w:rsidRPr="00FF496E" w:rsidRDefault="00CE1944" w:rsidP="00AE2B34">
            <w:pPr>
              <w:snapToGrid w:val="0"/>
              <w:spacing w:after="0" w:line="240" w:lineRule="auto"/>
            </w:pPr>
            <w:hyperlink r:id="rId56" w:history="1">
              <w:r w:rsidR="00497E2D" w:rsidRPr="00FF496E">
                <w:rPr>
                  <w:rStyle w:val="Hyperlink"/>
                  <w:rFonts w:cs="Arial"/>
                  <w:color w:val="auto"/>
                </w:rPr>
                <w:t>S1-174050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97E2D" w:rsidRPr="00FF496E" w:rsidRDefault="00497E2D" w:rsidP="00AE2B34">
            <w:pPr>
              <w:snapToGrid w:val="0"/>
              <w:spacing w:after="0" w:line="240" w:lineRule="auto"/>
            </w:pPr>
            <w:r w:rsidRPr="00FF496E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97E2D" w:rsidRPr="00FF496E" w:rsidRDefault="00497E2D" w:rsidP="00AE2B34">
            <w:pPr>
              <w:snapToGrid w:val="0"/>
              <w:spacing w:after="0" w:line="240" w:lineRule="auto"/>
            </w:pPr>
            <w:r w:rsidRPr="00FF496E">
              <w:t xml:space="preserve">CR22.889v16.0.0: </w:t>
            </w:r>
            <w:r w:rsidRPr="00FF496E">
              <w:rPr>
                <w:lang w:eastAsia="en-GB"/>
              </w:rPr>
              <w:t xml:space="preserve">Use case on supporting On-train </w:t>
            </w:r>
            <w:r w:rsidRPr="00FF496E">
              <w:rPr>
                <w:rFonts w:hint="eastAsia"/>
                <w:lang w:eastAsia="zh-CN"/>
              </w:rPr>
              <w:t>incoming</w:t>
            </w:r>
            <w:r w:rsidRPr="00FF496E">
              <w:rPr>
                <w:lang w:eastAsia="en-GB"/>
              </w:rPr>
              <w:t xml:space="preserve"> voice </w:t>
            </w:r>
            <w:r w:rsidRPr="00FF496E">
              <w:rPr>
                <w:rFonts w:hint="eastAsia"/>
                <w:lang w:eastAsia="zh-CN"/>
              </w:rPr>
              <w:t xml:space="preserve">or video </w:t>
            </w:r>
            <w:r w:rsidRPr="00FF496E">
              <w:rPr>
                <w:lang w:eastAsia="en-GB"/>
              </w:rPr>
              <w:t xml:space="preserve">communication from the  Controller(s) of the train towards the </w:t>
            </w:r>
            <w:r w:rsidRPr="00FF496E">
              <w:rPr>
                <w:rFonts w:hint="eastAsia"/>
                <w:lang w:eastAsia="zh-CN"/>
              </w:rPr>
              <w:t>drivers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97E2D" w:rsidRPr="00FF496E" w:rsidRDefault="00FF496E" w:rsidP="00AE2B34">
            <w:pPr>
              <w:snapToGrid w:val="0"/>
              <w:spacing w:after="0" w:line="240" w:lineRule="auto"/>
            </w:pPr>
            <w:r w:rsidRPr="00FF496E">
              <w:t>Revised to S1-174410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97E2D" w:rsidRPr="00FF496E" w:rsidRDefault="00497E2D" w:rsidP="00AE2B34">
            <w:pPr>
              <w:snapToGrid w:val="0"/>
              <w:spacing w:after="0" w:line="240" w:lineRule="auto"/>
            </w:pPr>
            <w:r w:rsidRPr="00FF496E">
              <w:t>WI code FS_FRMCS Rel-16 CR0038R- Cat B</w:t>
            </w:r>
          </w:p>
        </w:tc>
      </w:tr>
      <w:tr w:rsidR="00FF496E" w:rsidRPr="00A75C05" w:rsidTr="00FF49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96E" w:rsidRPr="00FF496E" w:rsidRDefault="00FF496E" w:rsidP="00AE2B34">
            <w:pPr>
              <w:snapToGrid w:val="0"/>
              <w:spacing w:after="0" w:line="240" w:lineRule="auto"/>
            </w:pPr>
            <w:r w:rsidRPr="00FF496E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96E" w:rsidRPr="00FF496E" w:rsidRDefault="00CE1944" w:rsidP="00AE2B34">
            <w:pPr>
              <w:snapToGrid w:val="0"/>
              <w:spacing w:after="0" w:line="240" w:lineRule="auto"/>
            </w:pPr>
            <w:hyperlink r:id="rId57" w:history="1">
              <w:r w:rsidR="00FF496E" w:rsidRPr="00FF496E">
                <w:rPr>
                  <w:rStyle w:val="Hyperlink"/>
                  <w:rFonts w:cs="Arial"/>
                  <w:color w:val="auto"/>
                </w:rPr>
                <w:t>S1-174410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96E" w:rsidRPr="00FF496E" w:rsidRDefault="00FF496E" w:rsidP="00AE2B34">
            <w:pPr>
              <w:snapToGrid w:val="0"/>
              <w:spacing w:after="0" w:line="240" w:lineRule="auto"/>
            </w:pPr>
            <w:r w:rsidRPr="00FF496E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96E" w:rsidRPr="00FF496E" w:rsidRDefault="00FF496E" w:rsidP="00AE2B34">
            <w:pPr>
              <w:snapToGrid w:val="0"/>
              <w:spacing w:after="0" w:line="240" w:lineRule="auto"/>
            </w:pPr>
            <w:r w:rsidRPr="00FF496E">
              <w:t>CR22.889v16.0.0: Use case on supporting On-train incoming voice or video communication from the  Controller(s) of the train towards the drivers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96E" w:rsidRPr="00FF496E" w:rsidRDefault="00FF496E" w:rsidP="00AE2B34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96E" w:rsidRDefault="00FF496E" w:rsidP="00AE2B34">
            <w:pPr>
              <w:snapToGrid w:val="0"/>
              <w:spacing w:after="0" w:line="240" w:lineRule="auto"/>
            </w:pPr>
            <w:r w:rsidRPr="00FF496E">
              <w:rPr>
                <w:i/>
              </w:rPr>
              <w:t>WI code FS_FRMCS Rel-16 CR0038R- Cat B</w:t>
            </w:r>
          </w:p>
          <w:p w:rsidR="00FF496E" w:rsidRPr="00FF496E" w:rsidRDefault="00FF496E" w:rsidP="00AE2B34">
            <w:pPr>
              <w:snapToGrid w:val="0"/>
              <w:spacing w:after="0" w:line="240" w:lineRule="auto"/>
            </w:pPr>
            <w:r w:rsidRPr="00FF496E">
              <w:t>Revision of S1-174050.</w:t>
            </w:r>
          </w:p>
        </w:tc>
      </w:tr>
      <w:tr w:rsidR="002510D1" w:rsidRPr="00A75C05" w:rsidTr="000244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510D1" w:rsidRPr="000244F0" w:rsidRDefault="002510D1" w:rsidP="00AE2B34">
            <w:pPr>
              <w:snapToGrid w:val="0"/>
              <w:spacing w:after="0" w:line="240" w:lineRule="auto"/>
            </w:pPr>
            <w:r w:rsidRPr="000244F0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510D1" w:rsidRPr="000244F0" w:rsidRDefault="00CE1944" w:rsidP="00AE2B34">
            <w:pPr>
              <w:snapToGrid w:val="0"/>
              <w:spacing w:after="0" w:line="240" w:lineRule="auto"/>
            </w:pPr>
            <w:hyperlink r:id="rId58" w:history="1">
              <w:r w:rsidR="002510D1" w:rsidRPr="000244F0">
                <w:rPr>
                  <w:rStyle w:val="Hyperlink"/>
                  <w:rFonts w:cs="Arial"/>
                  <w:color w:val="auto"/>
                </w:rPr>
                <w:t>S1-174162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510D1" w:rsidRPr="000244F0" w:rsidRDefault="002510D1" w:rsidP="00AE2B34">
            <w:pPr>
              <w:snapToGrid w:val="0"/>
              <w:spacing w:after="0" w:line="240" w:lineRule="auto"/>
            </w:pPr>
            <w:r w:rsidRPr="000244F0">
              <w:rPr>
                <w:noProof/>
              </w:rPr>
              <w:t>UIC, Nokia, Kapsch Carrier 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510D1" w:rsidRPr="000244F0" w:rsidRDefault="002510D1" w:rsidP="00AE2B34">
            <w:pPr>
              <w:snapToGrid w:val="0"/>
              <w:spacing w:after="0" w:line="240" w:lineRule="auto"/>
            </w:pPr>
            <w:r w:rsidRPr="000244F0">
              <w:t xml:space="preserve">CR22.889v16.0.0: </w:t>
            </w:r>
            <w:r w:rsidRPr="000244F0">
              <w:rPr>
                <w:noProof/>
              </w:rPr>
              <w:t>Automatic Train Control data communication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510D1" w:rsidRPr="000244F0" w:rsidRDefault="000244F0" w:rsidP="00AE2B34">
            <w:pPr>
              <w:snapToGrid w:val="0"/>
              <w:spacing w:after="0" w:line="240" w:lineRule="auto"/>
            </w:pPr>
            <w:r w:rsidRPr="000244F0">
              <w:t>Revised to S1-174401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510D1" w:rsidRPr="000244F0" w:rsidRDefault="002510D1" w:rsidP="00AE2B34">
            <w:pPr>
              <w:snapToGrid w:val="0"/>
              <w:spacing w:after="0" w:line="240" w:lineRule="auto"/>
            </w:pPr>
            <w:r w:rsidRPr="000244F0">
              <w:t>WI code FS_FRMCS Rel-16 CR0048R- Cat B</w:t>
            </w:r>
          </w:p>
          <w:p w:rsidR="002510D1" w:rsidRPr="000244F0" w:rsidRDefault="002510D1" w:rsidP="00AE2B34">
            <w:pPr>
              <w:snapToGrid w:val="0"/>
              <w:spacing w:after="0" w:line="240" w:lineRule="auto"/>
              <w:rPr>
                <w:highlight w:val="yellow"/>
              </w:rPr>
            </w:pPr>
            <w:r w:rsidRPr="000244F0">
              <w:rPr>
                <w:highlight w:val="yellow"/>
              </w:rPr>
              <w:t>Resolve question marks in source list</w:t>
            </w:r>
          </w:p>
          <w:p w:rsidR="002510D1" w:rsidRPr="000244F0" w:rsidRDefault="002510D1" w:rsidP="00AE2B34">
            <w:pPr>
              <w:snapToGrid w:val="0"/>
              <w:spacing w:after="0" w:line="240" w:lineRule="auto"/>
            </w:pPr>
            <w:r w:rsidRPr="000244F0">
              <w:rPr>
                <w:highlight w:val="yellow"/>
              </w:rPr>
              <w:t>Clauses affected 6.x</w:t>
            </w:r>
          </w:p>
        </w:tc>
      </w:tr>
      <w:tr w:rsidR="000244F0" w:rsidRPr="00A75C05" w:rsidTr="00870E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4F0" w:rsidRPr="000244F0" w:rsidRDefault="000244F0" w:rsidP="00AE2B34">
            <w:pPr>
              <w:snapToGrid w:val="0"/>
              <w:spacing w:after="0" w:line="240" w:lineRule="auto"/>
            </w:pPr>
            <w:r w:rsidRPr="000244F0"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4F0" w:rsidRPr="000244F0" w:rsidRDefault="00CE1944" w:rsidP="00AE2B34">
            <w:pPr>
              <w:snapToGrid w:val="0"/>
              <w:spacing w:after="0" w:line="240" w:lineRule="auto"/>
            </w:pPr>
            <w:hyperlink r:id="rId59" w:history="1">
              <w:r w:rsidR="000244F0" w:rsidRPr="000244F0">
                <w:rPr>
                  <w:rStyle w:val="Hyperlink"/>
                  <w:rFonts w:cs="Arial"/>
                  <w:color w:val="auto"/>
                </w:rPr>
                <w:t>S1-174401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4F0" w:rsidRPr="000244F0" w:rsidRDefault="000244F0" w:rsidP="00AE2B34">
            <w:pPr>
              <w:snapToGrid w:val="0"/>
              <w:spacing w:after="0" w:line="240" w:lineRule="auto"/>
              <w:rPr>
                <w:noProof/>
              </w:rPr>
            </w:pPr>
            <w:r w:rsidRPr="000244F0">
              <w:rPr>
                <w:noProof/>
              </w:rPr>
              <w:t>UIC, Nokia, Kapsch Carrier 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4F0" w:rsidRPr="000244F0" w:rsidRDefault="000244F0" w:rsidP="00AE2B34">
            <w:pPr>
              <w:snapToGrid w:val="0"/>
              <w:spacing w:after="0" w:line="240" w:lineRule="auto"/>
            </w:pPr>
            <w:r w:rsidRPr="000244F0">
              <w:t>CR22.889v16.0.0: Automatic Train Control data communication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4F0" w:rsidRPr="000244F0" w:rsidRDefault="000244F0" w:rsidP="00AE2B34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4F0" w:rsidRPr="000244F0" w:rsidRDefault="000244F0" w:rsidP="00AE2B34">
            <w:pPr>
              <w:snapToGrid w:val="0"/>
              <w:spacing w:after="0" w:line="240" w:lineRule="auto"/>
              <w:rPr>
                <w:i/>
              </w:rPr>
            </w:pPr>
            <w:r w:rsidRPr="000244F0">
              <w:rPr>
                <w:i/>
              </w:rPr>
              <w:t>WI code FS_FRMCS Rel-16 CR0048R- Cat B</w:t>
            </w:r>
          </w:p>
          <w:p w:rsidR="000244F0" w:rsidRPr="000244F0" w:rsidRDefault="000244F0" w:rsidP="00AE2B34">
            <w:pPr>
              <w:snapToGrid w:val="0"/>
              <w:spacing w:after="0" w:line="240" w:lineRule="auto"/>
              <w:rPr>
                <w:i/>
                <w:highlight w:val="yellow"/>
              </w:rPr>
            </w:pPr>
            <w:r w:rsidRPr="000244F0">
              <w:rPr>
                <w:i/>
                <w:highlight w:val="yellow"/>
              </w:rPr>
              <w:t>Resolve question marks in source list</w:t>
            </w:r>
          </w:p>
          <w:p w:rsidR="000244F0" w:rsidRDefault="000244F0" w:rsidP="00AE2B34">
            <w:pPr>
              <w:snapToGrid w:val="0"/>
              <w:spacing w:after="0" w:line="240" w:lineRule="auto"/>
            </w:pPr>
            <w:r w:rsidRPr="000244F0">
              <w:rPr>
                <w:i/>
                <w:highlight w:val="yellow"/>
              </w:rPr>
              <w:t>Clauses affected 6.x</w:t>
            </w:r>
          </w:p>
          <w:p w:rsidR="000244F0" w:rsidRPr="000244F0" w:rsidRDefault="000244F0" w:rsidP="00AE2B34">
            <w:pPr>
              <w:snapToGrid w:val="0"/>
              <w:spacing w:after="0" w:line="240" w:lineRule="auto"/>
            </w:pPr>
            <w:r w:rsidRPr="000244F0">
              <w:t>Revision of S1-174162.</w:t>
            </w:r>
          </w:p>
        </w:tc>
      </w:tr>
      <w:tr w:rsidR="006E0CFA" w:rsidRPr="00A75C05" w:rsidTr="00870E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870E09" w:rsidRDefault="006E0CFA" w:rsidP="006E0CFA">
            <w:pPr>
              <w:snapToGrid w:val="0"/>
              <w:spacing w:after="0" w:line="240" w:lineRule="auto"/>
            </w:pPr>
            <w:r w:rsidRPr="00870E09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870E09" w:rsidRDefault="00CE1944" w:rsidP="006E0CFA">
            <w:pPr>
              <w:snapToGrid w:val="0"/>
              <w:spacing w:after="0" w:line="240" w:lineRule="auto"/>
            </w:pPr>
            <w:hyperlink r:id="rId60" w:history="1">
              <w:r w:rsidR="006E0CFA" w:rsidRPr="00870E09">
                <w:rPr>
                  <w:rStyle w:val="Hyperlink"/>
                  <w:rFonts w:cs="Arial"/>
                  <w:color w:val="auto"/>
                </w:rPr>
                <w:t>S1-174012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870E09" w:rsidRDefault="00A3347C" w:rsidP="006E0CFA">
            <w:pPr>
              <w:snapToGrid w:val="0"/>
              <w:spacing w:after="0" w:line="240" w:lineRule="auto"/>
            </w:pPr>
            <w:r w:rsidRPr="00870E09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870E09" w:rsidRDefault="006E0CFA" w:rsidP="006E0CFA">
            <w:pPr>
              <w:snapToGrid w:val="0"/>
              <w:spacing w:after="0" w:line="240" w:lineRule="auto"/>
            </w:pPr>
            <w:r w:rsidRPr="00870E09">
              <w:t xml:space="preserve">CR22.889v16.0.0: </w:t>
            </w:r>
            <w:bookmarkStart w:id="9" w:name="OLE_LINK252"/>
            <w:bookmarkStart w:id="10" w:name="OLE_LINK253"/>
            <w:r w:rsidR="00A3347C" w:rsidRPr="00870E09">
              <w:rPr>
                <w:rFonts w:hint="eastAsia"/>
                <w:noProof/>
                <w:lang w:val="en-US" w:eastAsia="zh-CN"/>
              </w:rPr>
              <w:t>Railway Operation and Maintenance Communication related use cases</w:t>
            </w:r>
            <w:r w:rsidR="00A3347C" w:rsidRPr="00870E09">
              <w:rPr>
                <w:noProof/>
                <w:lang w:val="en-US" w:eastAsia="zh-CN"/>
              </w:rPr>
              <w:t xml:space="preserve"> for section 7</w:t>
            </w:r>
            <w:bookmarkEnd w:id="9"/>
            <w:bookmarkEnd w:id="10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870E09" w:rsidRDefault="00870E09" w:rsidP="006E0CFA">
            <w:pPr>
              <w:snapToGrid w:val="0"/>
              <w:spacing w:after="0" w:line="240" w:lineRule="auto"/>
            </w:pPr>
            <w:r w:rsidRPr="00870E09">
              <w:t>Revised to S1-174412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870E09" w:rsidRDefault="006E0CFA" w:rsidP="006E0CFA">
            <w:pPr>
              <w:snapToGrid w:val="0"/>
              <w:spacing w:after="0" w:line="240" w:lineRule="auto"/>
            </w:pPr>
            <w:r w:rsidRPr="00870E09">
              <w:t>WI code FS_FRMCS Rel-16 CR00</w:t>
            </w:r>
            <w:r w:rsidR="00A3347C" w:rsidRPr="00870E09">
              <w:t>32</w:t>
            </w:r>
            <w:r w:rsidRPr="00870E09">
              <w:t>R- Cat B</w:t>
            </w:r>
          </w:p>
        </w:tc>
      </w:tr>
      <w:tr w:rsidR="00870E09" w:rsidRPr="00A75C05" w:rsidTr="00870E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E09" w:rsidRPr="00870E09" w:rsidRDefault="00870E09" w:rsidP="006E0CFA">
            <w:pPr>
              <w:snapToGrid w:val="0"/>
              <w:spacing w:after="0" w:line="240" w:lineRule="auto"/>
            </w:pPr>
            <w:r w:rsidRPr="00870E09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E09" w:rsidRPr="00870E09" w:rsidRDefault="00CE1944" w:rsidP="006E0CFA">
            <w:pPr>
              <w:snapToGrid w:val="0"/>
              <w:spacing w:after="0" w:line="240" w:lineRule="auto"/>
            </w:pPr>
            <w:hyperlink r:id="rId61" w:history="1">
              <w:r w:rsidR="00870E09" w:rsidRPr="00870E09">
                <w:rPr>
                  <w:rStyle w:val="Hyperlink"/>
                  <w:rFonts w:cs="Arial"/>
                  <w:color w:val="auto"/>
                </w:rPr>
                <w:t>S1-174412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E09" w:rsidRPr="00870E09" w:rsidRDefault="00870E09" w:rsidP="006E0CFA">
            <w:pPr>
              <w:snapToGrid w:val="0"/>
              <w:spacing w:after="0" w:line="240" w:lineRule="auto"/>
            </w:pPr>
            <w:r w:rsidRPr="00870E09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E09" w:rsidRPr="00870E09" w:rsidRDefault="00870E09" w:rsidP="006E0CFA">
            <w:pPr>
              <w:snapToGrid w:val="0"/>
              <w:spacing w:after="0" w:line="240" w:lineRule="auto"/>
            </w:pPr>
            <w:r w:rsidRPr="00870E09">
              <w:t>CR22.889v16.0.0: Railway Operation and Maintenance Communication related use cases for section 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E09" w:rsidRPr="00870E09" w:rsidRDefault="00870E09" w:rsidP="006E0CFA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E09" w:rsidRDefault="00870E09" w:rsidP="006E0CFA">
            <w:pPr>
              <w:snapToGrid w:val="0"/>
              <w:spacing w:after="0" w:line="240" w:lineRule="auto"/>
            </w:pPr>
            <w:r w:rsidRPr="00870E09">
              <w:rPr>
                <w:i/>
              </w:rPr>
              <w:t>WI code FS_FRMCS Rel-16 CR0032R- Cat B</w:t>
            </w:r>
          </w:p>
          <w:p w:rsidR="00870E09" w:rsidRPr="00870E09" w:rsidRDefault="00870E09" w:rsidP="006E0CFA">
            <w:pPr>
              <w:snapToGrid w:val="0"/>
              <w:spacing w:after="0" w:line="240" w:lineRule="auto"/>
            </w:pPr>
            <w:r w:rsidRPr="00870E09">
              <w:t>Revision of S1-174012.</w:t>
            </w:r>
          </w:p>
        </w:tc>
      </w:tr>
      <w:tr w:rsidR="00601B31" w:rsidRPr="00A75C05" w:rsidTr="003A309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01B31" w:rsidRPr="003A3099" w:rsidRDefault="00601B31" w:rsidP="00AE2B34">
            <w:pPr>
              <w:snapToGrid w:val="0"/>
              <w:spacing w:after="0" w:line="240" w:lineRule="auto"/>
            </w:pPr>
            <w:r w:rsidRPr="003A3099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01B31" w:rsidRPr="003A3099" w:rsidRDefault="00CE1944" w:rsidP="00AE2B34">
            <w:pPr>
              <w:snapToGrid w:val="0"/>
              <w:spacing w:after="0" w:line="240" w:lineRule="auto"/>
            </w:pPr>
            <w:hyperlink r:id="rId62" w:history="1">
              <w:r w:rsidR="00601B31" w:rsidRPr="003A3099">
                <w:rPr>
                  <w:rStyle w:val="Hyperlink"/>
                  <w:rFonts w:cs="Arial"/>
                  <w:color w:val="auto"/>
                </w:rPr>
                <w:t>S1-174168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01B31" w:rsidRPr="003A3099" w:rsidRDefault="00601B31" w:rsidP="00AE2B34">
            <w:pPr>
              <w:snapToGrid w:val="0"/>
              <w:spacing w:after="0" w:line="240" w:lineRule="auto"/>
            </w:pPr>
            <w:r w:rsidRPr="003A3099">
              <w:rPr>
                <w:noProof/>
              </w:rPr>
              <w:t>UIC, Kapsch Carrier Com,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01B31" w:rsidRPr="003A3099" w:rsidRDefault="00601B31" w:rsidP="00AE2B34">
            <w:pPr>
              <w:snapToGrid w:val="0"/>
              <w:spacing w:after="0" w:line="240" w:lineRule="auto"/>
            </w:pPr>
            <w:r w:rsidRPr="003A3099">
              <w:t>CR22.889v16.0.0: On-train outgoing voice communication from train staff towards a ground user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01B31" w:rsidRPr="003A3099" w:rsidRDefault="003A3099" w:rsidP="00AE2B34">
            <w:pPr>
              <w:snapToGrid w:val="0"/>
              <w:spacing w:after="0" w:line="240" w:lineRule="auto"/>
            </w:pPr>
            <w:r w:rsidRPr="003A3099">
              <w:t>Revised to S1-174404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01B31" w:rsidRPr="003A3099" w:rsidRDefault="00601B31" w:rsidP="00AE2B34">
            <w:pPr>
              <w:snapToGrid w:val="0"/>
              <w:spacing w:after="0" w:line="240" w:lineRule="auto"/>
            </w:pPr>
            <w:r w:rsidRPr="003A3099">
              <w:t xml:space="preserve">WI code FS_FRMCS Rel-16 CR0051R- Cat B </w:t>
            </w:r>
          </w:p>
          <w:p w:rsidR="00601B31" w:rsidRPr="003A3099" w:rsidRDefault="00601B31" w:rsidP="00AE2B34">
            <w:pPr>
              <w:snapToGrid w:val="0"/>
              <w:spacing w:after="0" w:line="240" w:lineRule="auto"/>
              <w:rPr>
                <w:highlight w:val="yellow"/>
              </w:rPr>
            </w:pPr>
            <w:r w:rsidRPr="003A3099">
              <w:rPr>
                <w:highlight w:val="yellow"/>
              </w:rPr>
              <w:t xml:space="preserve">Resolve question marks in source list </w:t>
            </w:r>
          </w:p>
          <w:p w:rsidR="00601B31" w:rsidRPr="003A3099" w:rsidRDefault="00601B31" w:rsidP="00AE2B34">
            <w:pPr>
              <w:snapToGrid w:val="0"/>
              <w:spacing w:after="0" w:line="240" w:lineRule="auto"/>
            </w:pPr>
            <w:r w:rsidRPr="003A3099">
              <w:rPr>
                <w:highlight w:val="yellow"/>
              </w:rPr>
              <w:t>Add clauses affected 7.x</w:t>
            </w:r>
          </w:p>
        </w:tc>
      </w:tr>
      <w:tr w:rsidR="003A3099" w:rsidRPr="00A75C05" w:rsidTr="004D059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A3099" w:rsidRPr="003A3099" w:rsidRDefault="003A3099" w:rsidP="00AE2B34">
            <w:pPr>
              <w:snapToGrid w:val="0"/>
              <w:spacing w:after="0" w:line="240" w:lineRule="auto"/>
            </w:pPr>
            <w:r w:rsidRPr="003A3099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A3099" w:rsidRPr="003A3099" w:rsidRDefault="00CE1944" w:rsidP="00AE2B34">
            <w:pPr>
              <w:snapToGrid w:val="0"/>
              <w:spacing w:after="0" w:line="240" w:lineRule="auto"/>
            </w:pPr>
            <w:hyperlink r:id="rId63" w:history="1">
              <w:r w:rsidR="003A3099" w:rsidRPr="003A3099">
                <w:rPr>
                  <w:rStyle w:val="Hyperlink"/>
                  <w:rFonts w:cs="Arial"/>
                  <w:color w:val="auto"/>
                </w:rPr>
                <w:t>S1-174404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A3099" w:rsidRPr="003A3099" w:rsidRDefault="003A3099" w:rsidP="00AE2B34">
            <w:pPr>
              <w:snapToGrid w:val="0"/>
              <w:spacing w:after="0" w:line="240" w:lineRule="auto"/>
              <w:rPr>
                <w:noProof/>
              </w:rPr>
            </w:pPr>
            <w:r w:rsidRPr="003A3099">
              <w:rPr>
                <w:noProof/>
              </w:rPr>
              <w:t>UIC, Kapsch Carrier Com,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A3099" w:rsidRPr="003A3099" w:rsidRDefault="003A3099" w:rsidP="00AE2B34">
            <w:pPr>
              <w:snapToGrid w:val="0"/>
              <w:spacing w:after="0" w:line="240" w:lineRule="auto"/>
            </w:pPr>
            <w:r w:rsidRPr="003A3099">
              <w:t>CR22.889v16.0.0: On-train outgoing voice communication from train staff towards a ground user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A3099" w:rsidRPr="003A3099" w:rsidRDefault="003A3099" w:rsidP="00AE2B34">
            <w:pPr>
              <w:snapToGrid w:val="0"/>
              <w:spacing w:after="0" w:line="240" w:lineRule="auto"/>
            </w:pPr>
            <w:r w:rsidRPr="003A3099">
              <w:t>Agreed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A3099" w:rsidRPr="003A3099" w:rsidRDefault="003A3099" w:rsidP="00AE2B34">
            <w:pPr>
              <w:snapToGrid w:val="0"/>
              <w:spacing w:after="0" w:line="240" w:lineRule="auto"/>
              <w:rPr>
                <w:i/>
              </w:rPr>
            </w:pPr>
            <w:r w:rsidRPr="003A3099">
              <w:rPr>
                <w:i/>
              </w:rPr>
              <w:t xml:space="preserve">WI code FS_FRMCS Rel-16 CR0051R- Cat B </w:t>
            </w:r>
          </w:p>
          <w:p w:rsidR="003A3099" w:rsidRPr="003A3099" w:rsidRDefault="003A3099" w:rsidP="00AE2B34">
            <w:pPr>
              <w:snapToGrid w:val="0"/>
              <w:spacing w:after="0" w:line="240" w:lineRule="auto"/>
              <w:rPr>
                <w:i/>
                <w:highlight w:val="yellow"/>
              </w:rPr>
            </w:pPr>
            <w:r w:rsidRPr="003A3099">
              <w:rPr>
                <w:i/>
                <w:highlight w:val="yellow"/>
              </w:rPr>
              <w:t xml:space="preserve">Resolve question marks in source list </w:t>
            </w:r>
          </w:p>
          <w:p w:rsidR="003A3099" w:rsidRPr="003A3099" w:rsidRDefault="003A3099" w:rsidP="00AE2B34">
            <w:pPr>
              <w:snapToGrid w:val="0"/>
              <w:spacing w:after="0" w:line="240" w:lineRule="auto"/>
            </w:pPr>
            <w:r w:rsidRPr="003A3099">
              <w:rPr>
                <w:i/>
                <w:highlight w:val="yellow"/>
              </w:rPr>
              <w:t>Add clauses affected 7.x</w:t>
            </w:r>
          </w:p>
          <w:p w:rsidR="003A3099" w:rsidRDefault="003A3099" w:rsidP="00AE2B34">
            <w:pPr>
              <w:snapToGrid w:val="0"/>
              <w:spacing w:after="0" w:line="240" w:lineRule="auto"/>
            </w:pPr>
            <w:r w:rsidRPr="003A3099">
              <w:t>Revision of S1-174168.</w:t>
            </w:r>
          </w:p>
          <w:p w:rsidR="003A3099" w:rsidRPr="003A3099" w:rsidRDefault="003A3099" w:rsidP="00AE2B34">
            <w:pPr>
              <w:snapToGrid w:val="0"/>
              <w:spacing w:after="0" w:line="240" w:lineRule="auto"/>
            </w:pPr>
          </w:p>
          <w:p w:rsidR="003A3099" w:rsidRDefault="003A3099" w:rsidP="00AE2B34">
            <w:pPr>
              <w:snapToGrid w:val="0"/>
              <w:spacing w:after="0" w:line="240" w:lineRule="auto"/>
            </w:pPr>
          </w:p>
          <w:p w:rsidR="003A3099" w:rsidRPr="003A3099" w:rsidRDefault="003A3099" w:rsidP="00AE2B34">
            <w:pPr>
              <w:snapToGrid w:val="0"/>
              <w:spacing w:after="0" w:line="240" w:lineRule="auto"/>
            </w:pPr>
            <w:r>
              <w:t>N</w:t>
            </w:r>
            <w:r w:rsidRPr="003A3099">
              <w:t>o presentation</w:t>
            </w:r>
          </w:p>
        </w:tc>
      </w:tr>
      <w:tr w:rsidR="002510D1" w:rsidRPr="00A75C05" w:rsidTr="004D059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2510D1" w:rsidRPr="004D0599" w:rsidRDefault="002510D1" w:rsidP="00AE2B34">
            <w:pPr>
              <w:snapToGrid w:val="0"/>
              <w:spacing w:after="0" w:line="240" w:lineRule="auto"/>
            </w:pPr>
            <w:r w:rsidRPr="004D0599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2510D1" w:rsidRPr="004D0599" w:rsidRDefault="00CE1944" w:rsidP="00AE2B34">
            <w:pPr>
              <w:snapToGrid w:val="0"/>
              <w:spacing w:after="0" w:line="240" w:lineRule="auto"/>
            </w:pPr>
            <w:hyperlink r:id="rId64" w:history="1">
              <w:r w:rsidR="002510D1" w:rsidRPr="004D0599">
                <w:rPr>
                  <w:rStyle w:val="Hyperlink"/>
                  <w:rFonts w:cs="Arial"/>
                  <w:color w:val="auto"/>
                </w:rPr>
                <w:t>S1-174166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2510D1" w:rsidRPr="004D0599" w:rsidRDefault="002510D1" w:rsidP="00AE2B34">
            <w:pPr>
              <w:snapToGrid w:val="0"/>
              <w:spacing w:after="0" w:line="240" w:lineRule="auto"/>
            </w:pPr>
            <w:r w:rsidRPr="004D0599">
              <w:rPr>
                <w:lang w:eastAsia="en-GB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2510D1" w:rsidRPr="004D0599" w:rsidRDefault="002510D1" w:rsidP="00AE2B34">
            <w:pPr>
              <w:snapToGrid w:val="0"/>
              <w:spacing w:after="0" w:line="240" w:lineRule="auto"/>
            </w:pPr>
            <w:r w:rsidRPr="004D0599">
              <w:t xml:space="preserve">CR22.889v16.0.0: </w:t>
            </w:r>
            <w:bookmarkStart w:id="11" w:name="_Toc478573199"/>
            <w:r w:rsidRPr="004D0599">
              <w:t>Assured Data Communication</w:t>
            </w:r>
            <w:bookmarkEnd w:id="11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2510D1" w:rsidRPr="004D0599" w:rsidRDefault="004D0599" w:rsidP="00AE2B34">
            <w:pPr>
              <w:snapToGrid w:val="0"/>
              <w:spacing w:after="0" w:line="240" w:lineRule="auto"/>
            </w:pPr>
            <w:r w:rsidRPr="004D0599">
              <w:t>Withdrawn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2510D1" w:rsidRPr="004D0599" w:rsidRDefault="002510D1" w:rsidP="00AE2B34">
            <w:pPr>
              <w:snapToGrid w:val="0"/>
              <w:spacing w:after="0" w:line="240" w:lineRule="auto"/>
            </w:pPr>
            <w:r w:rsidRPr="004D0599">
              <w:t xml:space="preserve">WI code FS_FRMCS Rel-16 CR0049R- Cat B </w:t>
            </w:r>
          </w:p>
          <w:p w:rsidR="002510D1" w:rsidRPr="004D0599" w:rsidRDefault="002510D1" w:rsidP="00AE2B34">
            <w:pPr>
              <w:snapToGrid w:val="0"/>
              <w:spacing w:after="0" w:line="240" w:lineRule="auto"/>
              <w:rPr>
                <w:highlight w:val="yellow"/>
              </w:rPr>
            </w:pPr>
            <w:r w:rsidRPr="004D0599">
              <w:rPr>
                <w:highlight w:val="yellow"/>
              </w:rPr>
              <w:t xml:space="preserve">Resolve question marks in source list </w:t>
            </w:r>
          </w:p>
          <w:p w:rsidR="002510D1" w:rsidRPr="004D0599" w:rsidRDefault="002510D1" w:rsidP="00AE2B34">
            <w:pPr>
              <w:snapToGrid w:val="0"/>
              <w:spacing w:after="0" w:line="240" w:lineRule="auto"/>
            </w:pPr>
            <w:r w:rsidRPr="004D0599">
              <w:rPr>
                <w:highlight w:val="yellow"/>
              </w:rPr>
              <w:t>Clauses affected 9.x</w:t>
            </w:r>
          </w:p>
        </w:tc>
      </w:tr>
      <w:tr w:rsidR="009E7BA1" w:rsidRPr="00A75C05" w:rsidTr="002B295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0244F0" w:rsidRDefault="009E7BA1" w:rsidP="00AE2B34">
            <w:pPr>
              <w:snapToGrid w:val="0"/>
              <w:spacing w:after="0" w:line="240" w:lineRule="auto"/>
            </w:pPr>
            <w:r w:rsidRPr="000244F0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0244F0" w:rsidRDefault="00CE1944" w:rsidP="00AE2B34">
            <w:pPr>
              <w:snapToGrid w:val="0"/>
              <w:spacing w:after="0" w:line="240" w:lineRule="auto"/>
            </w:pPr>
            <w:hyperlink r:id="rId65" w:history="1">
              <w:r w:rsidR="009E7BA1" w:rsidRPr="000244F0">
                <w:rPr>
                  <w:rStyle w:val="Hyperlink"/>
                  <w:rFonts w:cs="Arial"/>
                  <w:color w:val="auto"/>
                </w:rPr>
                <w:t>S1-174150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0244F0" w:rsidRDefault="00CE1944" w:rsidP="00AE2B34">
            <w:pPr>
              <w:snapToGrid w:val="0"/>
              <w:spacing w:after="0" w:line="240" w:lineRule="auto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E7BA1" w:rsidRPr="000244F0">
              <w:rPr>
                <w:noProof/>
              </w:rPr>
              <w:t>Hansung University</w:t>
            </w:r>
            <w:r>
              <w:rPr>
                <w:noProof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0244F0" w:rsidRDefault="009E7BA1" w:rsidP="00AE2B34">
            <w:pPr>
              <w:snapToGrid w:val="0"/>
              <w:spacing w:after="0" w:line="240" w:lineRule="auto"/>
            </w:pPr>
            <w:r w:rsidRPr="000244F0">
              <w:t xml:space="preserve">CR22.889v16.0.0: </w:t>
            </w:r>
            <w:r w:rsidR="00CE1944">
              <w:fldChar w:fldCharType="begin"/>
            </w:r>
            <w:r w:rsidR="00CE1944">
              <w:instrText xml:space="preserve"> DOCPROPERTY  CrTitle  \* ME</w:instrText>
            </w:r>
            <w:r w:rsidR="00CE1944">
              <w:instrText xml:space="preserve">RGEFORMAT </w:instrText>
            </w:r>
            <w:r w:rsidR="00CE1944">
              <w:fldChar w:fldCharType="separate"/>
            </w:r>
            <w:r w:rsidRPr="000244F0">
              <w:t>FRMCS System Principle update</w:t>
            </w:r>
            <w:r w:rsidR="00CE1944">
              <w:fldChar w:fldCharType="end"/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0244F0" w:rsidRDefault="000244F0" w:rsidP="00AE2B34">
            <w:pPr>
              <w:snapToGrid w:val="0"/>
              <w:spacing w:after="0" w:line="240" w:lineRule="auto"/>
            </w:pPr>
            <w:r w:rsidRPr="000244F0">
              <w:t>Revised to S1-174402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0244F0" w:rsidRDefault="009E7BA1" w:rsidP="00AE2B34">
            <w:pPr>
              <w:snapToGrid w:val="0"/>
              <w:spacing w:after="0" w:line="240" w:lineRule="auto"/>
            </w:pPr>
            <w:r w:rsidRPr="000244F0">
              <w:t>WI code FS_FRMCS Rel-16 CR0042R- Cat B</w:t>
            </w:r>
          </w:p>
          <w:p w:rsidR="009E7BA1" w:rsidRPr="000244F0" w:rsidRDefault="009E7BA1" w:rsidP="00AE2B34">
            <w:pPr>
              <w:snapToGrid w:val="0"/>
              <w:spacing w:after="0" w:line="240" w:lineRule="auto"/>
            </w:pPr>
            <w:r w:rsidRPr="000244F0">
              <w:rPr>
                <w:highlight w:val="yellow"/>
              </w:rPr>
              <w:t>Add clauses affected. Remove revision marks from cover page</w:t>
            </w:r>
          </w:p>
        </w:tc>
      </w:tr>
      <w:tr w:rsidR="000244F0" w:rsidRPr="00A75C05" w:rsidTr="002B295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44F0" w:rsidRPr="002B2955" w:rsidRDefault="000244F0" w:rsidP="00AE2B34">
            <w:pPr>
              <w:snapToGrid w:val="0"/>
              <w:spacing w:after="0" w:line="240" w:lineRule="auto"/>
            </w:pPr>
            <w:r w:rsidRPr="002B2955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44F0" w:rsidRPr="002B2955" w:rsidRDefault="00CE1944" w:rsidP="00AE2B34">
            <w:pPr>
              <w:snapToGrid w:val="0"/>
              <w:spacing w:after="0" w:line="240" w:lineRule="auto"/>
            </w:pPr>
            <w:hyperlink r:id="rId66" w:history="1">
              <w:r w:rsidR="000244F0" w:rsidRPr="002B2955">
                <w:rPr>
                  <w:rStyle w:val="Hyperlink"/>
                  <w:rFonts w:cs="Arial"/>
                  <w:color w:val="auto"/>
                </w:rPr>
                <w:t>S1-174402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44F0" w:rsidRPr="002B2955" w:rsidRDefault="000244F0" w:rsidP="00AE2B34">
            <w:pPr>
              <w:snapToGrid w:val="0"/>
              <w:spacing w:after="0" w:line="240" w:lineRule="auto"/>
            </w:pPr>
            <w:proofErr w:type="spellStart"/>
            <w:r w:rsidRPr="002B2955">
              <w:t>Hansung</w:t>
            </w:r>
            <w:proofErr w:type="spellEnd"/>
            <w:r w:rsidRPr="002B2955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44F0" w:rsidRPr="002B2955" w:rsidRDefault="000244F0" w:rsidP="00AE2B34">
            <w:pPr>
              <w:snapToGrid w:val="0"/>
              <w:spacing w:after="0" w:line="240" w:lineRule="auto"/>
            </w:pPr>
            <w:r w:rsidRPr="002B2955">
              <w:t>CR22.889v16.0.0: FRMCS System Principle update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44F0" w:rsidRPr="002B2955" w:rsidRDefault="002B2955" w:rsidP="00AE2B34">
            <w:pPr>
              <w:snapToGrid w:val="0"/>
              <w:spacing w:after="0" w:line="240" w:lineRule="auto"/>
            </w:pPr>
            <w:r w:rsidRPr="002B2955">
              <w:t>Revised to S1-174428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44F0" w:rsidRPr="002B2955" w:rsidRDefault="000244F0" w:rsidP="00AE2B34">
            <w:pPr>
              <w:snapToGrid w:val="0"/>
              <w:spacing w:after="0" w:line="240" w:lineRule="auto"/>
              <w:rPr>
                <w:i/>
              </w:rPr>
            </w:pPr>
            <w:r w:rsidRPr="002B2955">
              <w:rPr>
                <w:i/>
              </w:rPr>
              <w:t>WI code FS_FRMCS Rel-16 CR0042R- Cat B</w:t>
            </w:r>
          </w:p>
          <w:p w:rsidR="000244F0" w:rsidRPr="002B2955" w:rsidRDefault="000244F0" w:rsidP="00AE2B34">
            <w:pPr>
              <w:snapToGrid w:val="0"/>
              <w:spacing w:after="0" w:line="240" w:lineRule="auto"/>
            </w:pPr>
            <w:r w:rsidRPr="002B2955">
              <w:rPr>
                <w:i/>
                <w:highlight w:val="yellow"/>
              </w:rPr>
              <w:t>Add clauses affected. Remove revision marks from cover page</w:t>
            </w:r>
          </w:p>
          <w:p w:rsidR="000244F0" w:rsidRPr="002B2955" w:rsidRDefault="000244F0" w:rsidP="00AE2B34">
            <w:pPr>
              <w:snapToGrid w:val="0"/>
              <w:spacing w:after="0" w:line="240" w:lineRule="auto"/>
            </w:pPr>
            <w:r w:rsidRPr="002B2955">
              <w:t>Revision of S1-174150.</w:t>
            </w:r>
          </w:p>
        </w:tc>
      </w:tr>
      <w:tr w:rsidR="002B2955" w:rsidRPr="00A75C05" w:rsidTr="002B295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B2955" w:rsidRPr="002B2955" w:rsidRDefault="002B2955" w:rsidP="00AE2B34">
            <w:pPr>
              <w:snapToGrid w:val="0"/>
              <w:spacing w:after="0" w:line="240" w:lineRule="auto"/>
            </w:pPr>
            <w:r w:rsidRPr="002B2955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B2955" w:rsidRPr="002B2955" w:rsidRDefault="00CE1944" w:rsidP="00AE2B34">
            <w:pPr>
              <w:snapToGrid w:val="0"/>
              <w:spacing w:after="0" w:line="240" w:lineRule="auto"/>
            </w:pPr>
            <w:hyperlink r:id="rId67" w:history="1">
              <w:r w:rsidR="002B2955" w:rsidRPr="002B2955">
                <w:rPr>
                  <w:rStyle w:val="Hyperlink"/>
                  <w:rFonts w:cs="Arial"/>
                  <w:color w:val="auto"/>
                </w:rPr>
                <w:t>S1-174428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B2955" w:rsidRPr="002B2955" w:rsidRDefault="002B2955" w:rsidP="00AE2B34">
            <w:pPr>
              <w:snapToGrid w:val="0"/>
              <w:spacing w:after="0" w:line="240" w:lineRule="auto"/>
            </w:pPr>
            <w:proofErr w:type="spellStart"/>
            <w:r w:rsidRPr="002B2955">
              <w:t>Hansung</w:t>
            </w:r>
            <w:proofErr w:type="spellEnd"/>
            <w:r w:rsidRPr="002B2955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B2955" w:rsidRPr="002B2955" w:rsidRDefault="002B2955" w:rsidP="00AE2B34">
            <w:pPr>
              <w:snapToGrid w:val="0"/>
              <w:spacing w:after="0" w:line="240" w:lineRule="auto"/>
            </w:pPr>
            <w:r w:rsidRPr="002B2955">
              <w:t>CR22.889v16.0.0: FRMCS System Principle update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B2955" w:rsidRPr="002B2955" w:rsidRDefault="002B2955" w:rsidP="00AE2B34">
            <w:pPr>
              <w:snapToGrid w:val="0"/>
              <w:spacing w:after="0" w:line="240" w:lineRule="auto"/>
            </w:pPr>
            <w:r w:rsidRPr="002B2955">
              <w:t>Agreed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B2955" w:rsidRPr="002B2955" w:rsidRDefault="002B2955" w:rsidP="00AE2B34">
            <w:pPr>
              <w:snapToGrid w:val="0"/>
              <w:spacing w:after="0" w:line="240" w:lineRule="auto"/>
              <w:rPr>
                <w:i/>
              </w:rPr>
            </w:pPr>
            <w:r w:rsidRPr="002B2955">
              <w:rPr>
                <w:i/>
              </w:rPr>
              <w:t>WI code FS_FRMCS Rel-16 CR0042R- Cat B</w:t>
            </w:r>
          </w:p>
          <w:p w:rsidR="002B2955" w:rsidRPr="002B2955" w:rsidRDefault="002B2955" w:rsidP="00AE2B34">
            <w:pPr>
              <w:snapToGrid w:val="0"/>
              <w:spacing w:after="0" w:line="240" w:lineRule="auto"/>
              <w:rPr>
                <w:i/>
              </w:rPr>
            </w:pPr>
            <w:r w:rsidRPr="002B2955">
              <w:rPr>
                <w:i/>
                <w:highlight w:val="yellow"/>
              </w:rPr>
              <w:t>Add clauses affected. Remove revision marks from cover page</w:t>
            </w:r>
          </w:p>
          <w:p w:rsidR="002B2955" w:rsidRPr="002B2955" w:rsidRDefault="002B2955" w:rsidP="00AE2B34">
            <w:pPr>
              <w:snapToGrid w:val="0"/>
              <w:spacing w:after="0" w:line="240" w:lineRule="auto"/>
            </w:pPr>
            <w:r w:rsidRPr="002B2955">
              <w:rPr>
                <w:i/>
              </w:rPr>
              <w:t>Revision of S1-174150.</w:t>
            </w:r>
          </w:p>
          <w:p w:rsidR="002B2955" w:rsidRDefault="002B2955" w:rsidP="00AE2B34">
            <w:pPr>
              <w:snapToGrid w:val="0"/>
              <w:spacing w:after="0" w:line="240" w:lineRule="auto"/>
            </w:pPr>
            <w:r w:rsidRPr="002B2955">
              <w:t>Revision of S1-174402.</w:t>
            </w:r>
          </w:p>
          <w:p w:rsidR="002B2955" w:rsidRPr="002B2955" w:rsidRDefault="002B2955" w:rsidP="00AE2B34">
            <w:pPr>
              <w:snapToGrid w:val="0"/>
              <w:spacing w:after="0" w:line="240" w:lineRule="auto"/>
            </w:pPr>
          </w:p>
          <w:p w:rsidR="002B2955" w:rsidRDefault="002B2955" w:rsidP="00AE2B34">
            <w:pPr>
              <w:snapToGrid w:val="0"/>
              <w:spacing w:after="0" w:line="240" w:lineRule="auto"/>
            </w:pPr>
          </w:p>
          <w:p w:rsidR="002B2955" w:rsidRPr="002B2955" w:rsidRDefault="002B2955" w:rsidP="00AE2B34">
            <w:pPr>
              <w:snapToGrid w:val="0"/>
              <w:spacing w:after="0" w:line="240" w:lineRule="auto"/>
            </w:pPr>
            <w:r>
              <w:t>N</w:t>
            </w:r>
            <w:r w:rsidRPr="002B2955">
              <w:t>o presentation</w:t>
            </w:r>
          </w:p>
        </w:tc>
      </w:tr>
      <w:tr w:rsidR="009E7BA1" w:rsidRPr="00A75C05" w:rsidTr="00DF46A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B96A4F" w:rsidRDefault="009E7BA1" w:rsidP="00AE2B34">
            <w:pPr>
              <w:snapToGrid w:val="0"/>
              <w:spacing w:after="0" w:line="240" w:lineRule="auto"/>
            </w:pPr>
            <w:r w:rsidRPr="00B96A4F"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B96A4F" w:rsidRDefault="00CE1944" w:rsidP="00AE2B34">
            <w:pPr>
              <w:snapToGrid w:val="0"/>
              <w:spacing w:after="0" w:line="240" w:lineRule="auto"/>
            </w:pPr>
            <w:hyperlink r:id="rId68" w:history="1">
              <w:r w:rsidR="009E7BA1" w:rsidRPr="00B96A4F">
                <w:rPr>
                  <w:rStyle w:val="Hyperlink"/>
                  <w:rFonts w:cs="Arial"/>
                  <w:color w:val="auto"/>
                </w:rPr>
                <w:t>S1-174151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B96A4F" w:rsidRDefault="00CE1944" w:rsidP="00AE2B34">
            <w:pPr>
              <w:snapToGrid w:val="0"/>
              <w:spacing w:after="0" w:line="240" w:lineRule="auto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E7BA1" w:rsidRPr="00B96A4F">
              <w:rPr>
                <w:noProof/>
              </w:rPr>
              <w:t>ETRI, Hansung University</w:t>
            </w:r>
            <w:r>
              <w:rPr>
                <w:noProof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B96A4F" w:rsidRDefault="009E7BA1" w:rsidP="00AE2B34">
            <w:pPr>
              <w:snapToGrid w:val="0"/>
              <w:spacing w:after="0" w:line="240" w:lineRule="auto"/>
            </w:pPr>
            <w:r w:rsidRPr="00B96A4F">
              <w:t xml:space="preserve">CR22.889v16.0.0: </w:t>
            </w:r>
            <w:r w:rsidR="00CE1944">
              <w:fldChar w:fldCharType="begin"/>
            </w:r>
            <w:r w:rsidR="00CE1944">
              <w:instrText xml:space="preserve"> DOCPROPERTY  CrTitle  \* MERGEFORMAT </w:instrText>
            </w:r>
            <w:r w:rsidR="00CE1944">
              <w:fldChar w:fldCharType="separate"/>
            </w:r>
            <w:proofErr w:type="spellStart"/>
            <w:r w:rsidRPr="00B96A4F">
              <w:t>usecase</w:t>
            </w:r>
            <w:proofErr w:type="spellEnd"/>
            <w:r w:rsidRPr="00B96A4F">
              <w:t xml:space="preserve"> 12.6 reorganize</w:t>
            </w:r>
            <w:r w:rsidR="00CE1944">
              <w:fldChar w:fldCharType="end"/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B96A4F" w:rsidRDefault="00B96A4F" w:rsidP="00AE2B34">
            <w:pPr>
              <w:snapToGrid w:val="0"/>
              <w:spacing w:after="0" w:line="240" w:lineRule="auto"/>
            </w:pPr>
            <w:r w:rsidRPr="00B96A4F">
              <w:t>Revised to S1-174405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E7BA1" w:rsidRPr="00B96A4F" w:rsidRDefault="009E7BA1" w:rsidP="00AE2B34">
            <w:pPr>
              <w:snapToGrid w:val="0"/>
              <w:spacing w:after="0" w:line="240" w:lineRule="auto"/>
            </w:pPr>
            <w:r w:rsidRPr="00B96A4F">
              <w:t>WI code FS_FRMCS Rel-16 CR00</w:t>
            </w:r>
            <w:r w:rsidR="00F853B0" w:rsidRPr="00B96A4F">
              <w:t>43</w:t>
            </w:r>
            <w:r w:rsidRPr="00B96A4F">
              <w:t xml:space="preserve">R- Cat </w:t>
            </w:r>
            <w:r w:rsidRPr="00B96A4F">
              <w:rPr>
                <w:highlight w:val="yellow"/>
              </w:rPr>
              <w:t>D</w:t>
            </w:r>
          </w:p>
          <w:p w:rsidR="009E7BA1" w:rsidRPr="00B96A4F" w:rsidRDefault="009E7BA1" w:rsidP="00AE2B34">
            <w:pPr>
              <w:snapToGrid w:val="0"/>
              <w:spacing w:after="0" w:line="240" w:lineRule="auto"/>
            </w:pPr>
            <w:r w:rsidRPr="00B96A4F">
              <w:rPr>
                <w:highlight w:val="yellow"/>
              </w:rPr>
              <w:t>Add clauses affected. Change to Cat C, this is not editorial</w:t>
            </w:r>
          </w:p>
        </w:tc>
      </w:tr>
      <w:tr w:rsidR="00B96A4F" w:rsidRPr="00A75C05" w:rsidTr="00DF46A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A4F" w:rsidRPr="00DF46AF" w:rsidRDefault="00B96A4F" w:rsidP="00AE2B34">
            <w:pPr>
              <w:snapToGrid w:val="0"/>
              <w:spacing w:after="0" w:line="240" w:lineRule="auto"/>
            </w:pPr>
            <w:r w:rsidRPr="00DF46AF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A4F" w:rsidRPr="00DF46AF" w:rsidRDefault="00CE1944" w:rsidP="00AE2B34">
            <w:pPr>
              <w:snapToGrid w:val="0"/>
              <w:spacing w:after="0" w:line="240" w:lineRule="auto"/>
            </w:pPr>
            <w:hyperlink r:id="rId69" w:history="1">
              <w:r w:rsidR="00B96A4F" w:rsidRPr="00DF46AF">
                <w:rPr>
                  <w:rStyle w:val="Hyperlink"/>
                  <w:rFonts w:cs="Arial"/>
                  <w:color w:val="auto"/>
                </w:rPr>
                <w:t>S1-174405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A4F" w:rsidRPr="00DF46AF" w:rsidRDefault="00B96A4F" w:rsidP="00AE2B34">
            <w:pPr>
              <w:snapToGrid w:val="0"/>
              <w:spacing w:after="0" w:line="240" w:lineRule="auto"/>
            </w:pPr>
            <w:r w:rsidRPr="00DF46AF">
              <w:t xml:space="preserve">ETRI, </w:t>
            </w:r>
            <w:proofErr w:type="spellStart"/>
            <w:r w:rsidRPr="00DF46AF">
              <w:t>Hansung</w:t>
            </w:r>
            <w:proofErr w:type="spellEnd"/>
            <w:r w:rsidRPr="00DF46AF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A4F" w:rsidRPr="00DF46AF" w:rsidRDefault="00B96A4F" w:rsidP="00AE2B34">
            <w:pPr>
              <w:snapToGrid w:val="0"/>
              <w:spacing w:after="0" w:line="240" w:lineRule="auto"/>
            </w:pPr>
            <w:r w:rsidRPr="00DF46AF">
              <w:t xml:space="preserve">CR22.889v16.0.0: </w:t>
            </w:r>
            <w:proofErr w:type="spellStart"/>
            <w:r w:rsidRPr="00DF46AF">
              <w:t>usecase</w:t>
            </w:r>
            <w:proofErr w:type="spellEnd"/>
            <w:r w:rsidRPr="00DF46AF">
              <w:t xml:space="preserve"> 12.6 reorganize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A4F" w:rsidRPr="00DF46AF" w:rsidRDefault="00DF46AF" w:rsidP="00AE2B34">
            <w:pPr>
              <w:snapToGrid w:val="0"/>
              <w:spacing w:after="0" w:line="240" w:lineRule="auto"/>
            </w:pPr>
            <w:r w:rsidRPr="00DF46AF">
              <w:t>Revised to S1-174429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A4F" w:rsidRPr="00DF46AF" w:rsidRDefault="00B96A4F" w:rsidP="00AE2B34">
            <w:pPr>
              <w:snapToGrid w:val="0"/>
              <w:spacing w:after="0" w:line="240" w:lineRule="auto"/>
              <w:rPr>
                <w:i/>
              </w:rPr>
            </w:pPr>
            <w:r w:rsidRPr="00DF46AF">
              <w:rPr>
                <w:i/>
              </w:rPr>
              <w:t xml:space="preserve">WI code FS_FRMCS Rel-16 CR0043R- Cat </w:t>
            </w:r>
            <w:r w:rsidRPr="00DF46AF">
              <w:rPr>
                <w:i/>
                <w:highlight w:val="yellow"/>
              </w:rPr>
              <w:t>D</w:t>
            </w:r>
          </w:p>
          <w:p w:rsidR="00B96A4F" w:rsidRPr="00DF46AF" w:rsidRDefault="00B96A4F" w:rsidP="00AE2B34">
            <w:pPr>
              <w:snapToGrid w:val="0"/>
              <w:spacing w:after="0" w:line="240" w:lineRule="auto"/>
            </w:pPr>
            <w:r w:rsidRPr="00DF46AF">
              <w:rPr>
                <w:i/>
                <w:highlight w:val="yellow"/>
              </w:rPr>
              <w:t>Add clauses affected. Change to Cat C, this is not editorial</w:t>
            </w:r>
          </w:p>
          <w:p w:rsidR="00B96A4F" w:rsidRPr="00DF46AF" w:rsidRDefault="00B96A4F" w:rsidP="00AE2B34">
            <w:pPr>
              <w:snapToGrid w:val="0"/>
              <w:spacing w:after="0" w:line="240" w:lineRule="auto"/>
            </w:pPr>
            <w:r w:rsidRPr="00DF46AF">
              <w:t>Revision of S1-174151.</w:t>
            </w:r>
          </w:p>
        </w:tc>
      </w:tr>
      <w:tr w:rsidR="00DF46AF" w:rsidRPr="00A75C05" w:rsidTr="00DF46A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F46AF" w:rsidRPr="00DF46AF" w:rsidRDefault="00DF46AF" w:rsidP="00AE2B34">
            <w:pPr>
              <w:snapToGrid w:val="0"/>
              <w:spacing w:after="0" w:line="240" w:lineRule="auto"/>
            </w:pPr>
            <w:r w:rsidRPr="00DF46AF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F46AF" w:rsidRPr="00DF46AF" w:rsidRDefault="00CE1944" w:rsidP="00AE2B34">
            <w:pPr>
              <w:snapToGrid w:val="0"/>
              <w:spacing w:after="0" w:line="240" w:lineRule="auto"/>
            </w:pPr>
            <w:hyperlink r:id="rId70" w:history="1">
              <w:r w:rsidR="00DF46AF" w:rsidRPr="00DF46AF">
                <w:rPr>
                  <w:rStyle w:val="Hyperlink"/>
                  <w:rFonts w:cs="Arial"/>
                  <w:color w:val="auto"/>
                </w:rPr>
                <w:t>S1-174429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F46AF" w:rsidRPr="00DF46AF" w:rsidRDefault="00DF46AF" w:rsidP="00AE2B34">
            <w:pPr>
              <w:snapToGrid w:val="0"/>
              <w:spacing w:after="0" w:line="240" w:lineRule="auto"/>
            </w:pPr>
            <w:r w:rsidRPr="00DF46AF">
              <w:t xml:space="preserve">ETRI, </w:t>
            </w:r>
            <w:proofErr w:type="spellStart"/>
            <w:r w:rsidRPr="00DF46AF">
              <w:t>Hansung</w:t>
            </w:r>
            <w:proofErr w:type="spellEnd"/>
            <w:r w:rsidRPr="00DF46AF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F46AF" w:rsidRPr="00DF46AF" w:rsidRDefault="00DF46AF" w:rsidP="00AE2B34">
            <w:pPr>
              <w:snapToGrid w:val="0"/>
              <w:spacing w:after="0" w:line="240" w:lineRule="auto"/>
            </w:pPr>
            <w:r w:rsidRPr="00DF46AF">
              <w:t xml:space="preserve">CR22.889v16.0.0: </w:t>
            </w:r>
            <w:proofErr w:type="spellStart"/>
            <w:r w:rsidRPr="00DF46AF">
              <w:t>usecase</w:t>
            </w:r>
            <w:proofErr w:type="spellEnd"/>
            <w:r w:rsidRPr="00DF46AF">
              <w:t xml:space="preserve"> 12.6 reorganize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F46AF" w:rsidRPr="00DF46AF" w:rsidRDefault="00DF46AF" w:rsidP="00AE2B34">
            <w:pPr>
              <w:snapToGrid w:val="0"/>
              <w:spacing w:after="0" w:line="240" w:lineRule="auto"/>
            </w:pPr>
            <w:r w:rsidRPr="00DF46AF">
              <w:t>Agreed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F46AF" w:rsidRPr="00DF46AF" w:rsidRDefault="00DF46AF" w:rsidP="00AE2B34">
            <w:pPr>
              <w:snapToGrid w:val="0"/>
              <w:spacing w:after="0" w:line="240" w:lineRule="auto"/>
              <w:rPr>
                <w:i/>
              </w:rPr>
            </w:pPr>
            <w:r w:rsidRPr="00DF46AF">
              <w:rPr>
                <w:i/>
              </w:rPr>
              <w:t xml:space="preserve">WI code FS_FRMCS Rel-16 CR0043R- Cat </w:t>
            </w:r>
            <w:r w:rsidRPr="00DF46AF">
              <w:rPr>
                <w:i/>
                <w:highlight w:val="yellow"/>
              </w:rPr>
              <w:t>D</w:t>
            </w:r>
          </w:p>
          <w:p w:rsidR="00DF46AF" w:rsidRPr="00DF46AF" w:rsidRDefault="00DF46AF" w:rsidP="00AE2B34">
            <w:pPr>
              <w:snapToGrid w:val="0"/>
              <w:spacing w:after="0" w:line="240" w:lineRule="auto"/>
              <w:rPr>
                <w:i/>
              </w:rPr>
            </w:pPr>
            <w:r w:rsidRPr="00DF46AF">
              <w:rPr>
                <w:i/>
                <w:highlight w:val="yellow"/>
              </w:rPr>
              <w:t>Add clauses affected. Change to Cat C, this is not editorial</w:t>
            </w:r>
          </w:p>
          <w:p w:rsidR="00DF46AF" w:rsidRPr="00DF46AF" w:rsidRDefault="00DF46AF" w:rsidP="00AE2B34">
            <w:pPr>
              <w:snapToGrid w:val="0"/>
              <w:spacing w:after="0" w:line="240" w:lineRule="auto"/>
            </w:pPr>
            <w:r w:rsidRPr="00DF46AF">
              <w:rPr>
                <w:i/>
              </w:rPr>
              <w:t>Revision of S1-174151.</w:t>
            </w:r>
          </w:p>
          <w:p w:rsidR="00DF46AF" w:rsidRDefault="00DF46AF" w:rsidP="00AE2B34">
            <w:pPr>
              <w:snapToGrid w:val="0"/>
              <w:spacing w:after="0" w:line="240" w:lineRule="auto"/>
            </w:pPr>
            <w:r w:rsidRPr="00DF46AF">
              <w:t>Revision of S1-174405.</w:t>
            </w:r>
          </w:p>
          <w:p w:rsidR="00DF46AF" w:rsidRPr="00DF46AF" w:rsidRDefault="00DF46AF" w:rsidP="00AE2B34">
            <w:pPr>
              <w:snapToGrid w:val="0"/>
              <w:spacing w:after="0" w:line="240" w:lineRule="auto"/>
            </w:pPr>
          </w:p>
          <w:p w:rsidR="00DF46AF" w:rsidRDefault="00DF46AF" w:rsidP="00AE2B34">
            <w:pPr>
              <w:snapToGrid w:val="0"/>
              <w:spacing w:after="0" w:line="240" w:lineRule="auto"/>
            </w:pPr>
          </w:p>
          <w:p w:rsidR="00DF46AF" w:rsidRPr="00DF46AF" w:rsidRDefault="00DF46AF" w:rsidP="00AE2B34">
            <w:pPr>
              <w:snapToGrid w:val="0"/>
              <w:spacing w:after="0" w:line="240" w:lineRule="auto"/>
            </w:pPr>
            <w:r>
              <w:t>N</w:t>
            </w:r>
            <w:r w:rsidRPr="00DF46AF">
              <w:t>o presentation</w:t>
            </w:r>
          </w:p>
        </w:tc>
      </w:tr>
      <w:tr w:rsidR="00F853B0" w:rsidRPr="00A75C05" w:rsidTr="00DF46A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853B0" w:rsidRPr="002D365A" w:rsidRDefault="00F853B0" w:rsidP="00AE2B34">
            <w:pPr>
              <w:snapToGrid w:val="0"/>
              <w:spacing w:after="0" w:line="240" w:lineRule="auto"/>
            </w:pPr>
            <w:r w:rsidRPr="002D365A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853B0" w:rsidRPr="002D365A" w:rsidRDefault="00CE1944" w:rsidP="00AE2B34">
            <w:pPr>
              <w:snapToGrid w:val="0"/>
              <w:spacing w:after="0" w:line="240" w:lineRule="auto"/>
            </w:pPr>
            <w:hyperlink r:id="rId71" w:history="1">
              <w:r w:rsidR="00F853B0" w:rsidRPr="002D365A">
                <w:rPr>
                  <w:rStyle w:val="Hyperlink"/>
                  <w:rFonts w:cs="Arial"/>
                  <w:color w:val="auto"/>
                </w:rPr>
                <w:t>S1-174152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853B0" w:rsidRPr="002D365A" w:rsidRDefault="00CE1944" w:rsidP="00AE2B34">
            <w:pPr>
              <w:snapToGrid w:val="0"/>
              <w:spacing w:after="0" w:line="240" w:lineRule="auto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853B0" w:rsidRPr="002D365A">
              <w:rPr>
                <w:noProof/>
              </w:rPr>
              <w:t>ETRI, Hansung University</w:t>
            </w:r>
            <w:r>
              <w:rPr>
                <w:noProof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853B0" w:rsidRPr="002D365A" w:rsidRDefault="00F853B0" w:rsidP="00AE2B34">
            <w:pPr>
              <w:snapToGrid w:val="0"/>
              <w:spacing w:after="0" w:line="240" w:lineRule="auto"/>
            </w:pPr>
            <w:r w:rsidRPr="002D365A">
              <w:t xml:space="preserve">CR22.889v16.0.0: </w:t>
            </w:r>
            <w:r w:rsidR="00CE1944">
              <w:fldChar w:fldCharType="begin"/>
            </w:r>
            <w:r w:rsidR="00CE1944">
              <w:instrText xml:space="preserve"> DOCPROPERTY  CrTitle </w:instrText>
            </w:r>
            <w:r w:rsidR="00CE1944">
              <w:instrText xml:space="preserve"> \* MERGEFORMAT </w:instrText>
            </w:r>
            <w:r w:rsidR="00CE1944">
              <w:fldChar w:fldCharType="separate"/>
            </w:r>
            <w:proofErr w:type="spellStart"/>
            <w:r w:rsidRPr="002D365A">
              <w:t>usecase</w:t>
            </w:r>
            <w:proofErr w:type="spellEnd"/>
            <w:r w:rsidRPr="002D365A">
              <w:t xml:space="preserve"> 12.7 reorganize</w:t>
            </w:r>
            <w:r w:rsidR="00CE1944">
              <w:fldChar w:fldCharType="end"/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853B0" w:rsidRPr="002D365A" w:rsidRDefault="002D365A" w:rsidP="00AE2B34">
            <w:pPr>
              <w:snapToGrid w:val="0"/>
              <w:spacing w:after="0" w:line="240" w:lineRule="auto"/>
            </w:pPr>
            <w:r w:rsidRPr="002D365A">
              <w:t>Revised to S1-174407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853B0" w:rsidRPr="002D365A" w:rsidRDefault="00F853B0" w:rsidP="00AE2B34">
            <w:pPr>
              <w:snapToGrid w:val="0"/>
              <w:spacing w:after="0" w:line="240" w:lineRule="auto"/>
            </w:pPr>
            <w:r w:rsidRPr="002D365A">
              <w:t>WI code FS_FRMCS Rel-16 CR0044R- Cat B</w:t>
            </w:r>
          </w:p>
          <w:p w:rsidR="00F853B0" w:rsidRPr="002D365A" w:rsidRDefault="00F853B0" w:rsidP="00AE2B34">
            <w:pPr>
              <w:snapToGrid w:val="0"/>
              <w:spacing w:after="0" w:line="240" w:lineRule="auto"/>
            </w:pPr>
            <w:r w:rsidRPr="002D365A">
              <w:rPr>
                <w:highlight w:val="yellow"/>
              </w:rPr>
              <w:t>Add clauses affected.</w:t>
            </w:r>
          </w:p>
        </w:tc>
      </w:tr>
      <w:tr w:rsidR="002D365A" w:rsidRPr="00A75C05" w:rsidTr="00DF46A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D365A" w:rsidRPr="00DF46AF" w:rsidRDefault="002D365A" w:rsidP="00AE2B34">
            <w:pPr>
              <w:snapToGrid w:val="0"/>
              <w:spacing w:after="0" w:line="240" w:lineRule="auto"/>
            </w:pPr>
            <w:r w:rsidRPr="00DF46AF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D365A" w:rsidRPr="00DF46AF" w:rsidRDefault="00CE1944" w:rsidP="00AE2B34">
            <w:pPr>
              <w:snapToGrid w:val="0"/>
              <w:spacing w:after="0" w:line="240" w:lineRule="auto"/>
            </w:pPr>
            <w:hyperlink r:id="rId72" w:history="1">
              <w:r w:rsidR="002D365A" w:rsidRPr="00DF46AF">
                <w:rPr>
                  <w:rStyle w:val="Hyperlink"/>
                  <w:rFonts w:cs="Arial"/>
                  <w:color w:val="auto"/>
                </w:rPr>
                <w:t>S1-174407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D365A" w:rsidRPr="00DF46AF" w:rsidRDefault="002D365A" w:rsidP="00AE2B34">
            <w:pPr>
              <w:snapToGrid w:val="0"/>
              <w:spacing w:after="0" w:line="240" w:lineRule="auto"/>
            </w:pPr>
            <w:r w:rsidRPr="00DF46AF">
              <w:t xml:space="preserve">ETRI, </w:t>
            </w:r>
            <w:proofErr w:type="spellStart"/>
            <w:r w:rsidRPr="00DF46AF">
              <w:t>Hansung</w:t>
            </w:r>
            <w:proofErr w:type="spellEnd"/>
            <w:r w:rsidRPr="00DF46AF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D365A" w:rsidRPr="00DF46AF" w:rsidRDefault="002D365A" w:rsidP="00AE2B34">
            <w:pPr>
              <w:snapToGrid w:val="0"/>
              <w:spacing w:after="0" w:line="240" w:lineRule="auto"/>
            </w:pPr>
            <w:r w:rsidRPr="00DF46AF">
              <w:t xml:space="preserve">CR22.889v16.0.0: </w:t>
            </w:r>
            <w:proofErr w:type="spellStart"/>
            <w:r w:rsidRPr="00DF46AF">
              <w:t>usecase</w:t>
            </w:r>
            <w:proofErr w:type="spellEnd"/>
            <w:r w:rsidRPr="00DF46AF">
              <w:t xml:space="preserve"> 12.7 reorganize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D365A" w:rsidRPr="00DF46AF" w:rsidRDefault="00DF46AF" w:rsidP="00AE2B34">
            <w:pPr>
              <w:snapToGrid w:val="0"/>
              <w:spacing w:after="0" w:line="240" w:lineRule="auto"/>
            </w:pPr>
            <w:r w:rsidRPr="00DF46AF">
              <w:t>Noted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D365A" w:rsidRPr="00DF46AF" w:rsidRDefault="002D365A" w:rsidP="00AE2B34">
            <w:pPr>
              <w:snapToGrid w:val="0"/>
              <w:spacing w:after="0" w:line="240" w:lineRule="auto"/>
              <w:rPr>
                <w:i/>
              </w:rPr>
            </w:pPr>
            <w:r w:rsidRPr="00DF46AF">
              <w:rPr>
                <w:i/>
              </w:rPr>
              <w:t>WI code FS_FRMCS Rel-16 CR0044R- Cat B</w:t>
            </w:r>
          </w:p>
          <w:p w:rsidR="002D365A" w:rsidRPr="00DF46AF" w:rsidRDefault="002D365A" w:rsidP="00AE2B34">
            <w:pPr>
              <w:snapToGrid w:val="0"/>
              <w:spacing w:after="0" w:line="240" w:lineRule="auto"/>
            </w:pPr>
            <w:r w:rsidRPr="00DF46AF">
              <w:rPr>
                <w:i/>
                <w:highlight w:val="yellow"/>
              </w:rPr>
              <w:t>Add clauses affected.</w:t>
            </w:r>
          </w:p>
          <w:p w:rsidR="002D365A" w:rsidRPr="00DF46AF" w:rsidRDefault="002D365A" w:rsidP="00AE2B34">
            <w:pPr>
              <w:snapToGrid w:val="0"/>
              <w:spacing w:after="0" w:line="240" w:lineRule="auto"/>
            </w:pPr>
            <w:r w:rsidRPr="00DF46AF">
              <w:t>Revision of S1-174152.</w:t>
            </w:r>
          </w:p>
        </w:tc>
      </w:tr>
      <w:tr w:rsidR="00F853B0" w:rsidRPr="00A75C05" w:rsidTr="00DF46A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853B0" w:rsidRPr="00A431F8" w:rsidRDefault="00F853B0" w:rsidP="00AE2B34">
            <w:pPr>
              <w:snapToGrid w:val="0"/>
              <w:spacing w:after="0" w:line="240" w:lineRule="auto"/>
            </w:pPr>
            <w:r w:rsidRPr="00A431F8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853B0" w:rsidRPr="00A431F8" w:rsidRDefault="00CE1944" w:rsidP="00AE2B34">
            <w:pPr>
              <w:snapToGrid w:val="0"/>
              <w:spacing w:after="0" w:line="240" w:lineRule="auto"/>
            </w:pPr>
            <w:hyperlink r:id="rId73" w:history="1">
              <w:r w:rsidR="00F853B0" w:rsidRPr="00A431F8">
                <w:rPr>
                  <w:rStyle w:val="Hyperlink"/>
                  <w:rFonts w:cs="Arial"/>
                  <w:color w:val="auto"/>
                </w:rPr>
                <w:t>S1-174153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853B0" w:rsidRPr="00A431F8" w:rsidRDefault="00CE1944" w:rsidP="00AE2B34">
            <w:pPr>
              <w:snapToGrid w:val="0"/>
              <w:spacing w:after="0" w:line="240" w:lineRule="auto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853B0" w:rsidRPr="00A431F8">
              <w:rPr>
                <w:noProof/>
              </w:rPr>
              <w:t>ETRI, Hansung University</w:t>
            </w:r>
            <w:r>
              <w:rPr>
                <w:noProof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853B0" w:rsidRPr="00A431F8" w:rsidRDefault="00F853B0" w:rsidP="00AE2B34">
            <w:pPr>
              <w:snapToGrid w:val="0"/>
              <w:spacing w:after="0" w:line="240" w:lineRule="auto"/>
            </w:pPr>
            <w:r w:rsidRPr="00A431F8">
              <w:t xml:space="preserve">CR22.889v16.0.0: </w:t>
            </w:r>
            <w:proofErr w:type="spellStart"/>
            <w:r w:rsidRPr="00A431F8">
              <w:t>usecase</w:t>
            </w:r>
            <w:proofErr w:type="spellEnd"/>
            <w:r w:rsidRPr="00A431F8">
              <w:t xml:space="preserve"> 12.11 reorganize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853B0" w:rsidRPr="00A431F8" w:rsidRDefault="00A431F8" w:rsidP="00AE2B34">
            <w:pPr>
              <w:snapToGrid w:val="0"/>
              <w:spacing w:after="0" w:line="240" w:lineRule="auto"/>
            </w:pPr>
            <w:r w:rsidRPr="00A431F8">
              <w:t>Revised to S1-174415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853B0" w:rsidRPr="00A431F8" w:rsidRDefault="00F853B0" w:rsidP="00F853B0">
            <w:pPr>
              <w:snapToGrid w:val="0"/>
              <w:spacing w:after="0" w:line="240" w:lineRule="auto"/>
            </w:pPr>
            <w:r w:rsidRPr="00A431F8">
              <w:t xml:space="preserve">WI code FS_FRMCS Rel-16 CR0045R- Cat D </w:t>
            </w:r>
          </w:p>
          <w:p w:rsidR="00F853B0" w:rsidRPr="00A431F8" w:rsidRDefault="00F853B0" w:rsidP="00F853B0">
            <w:pPr>
              <w:snapToGrid w:val="0"/>
              <w:spacing w:after="0" w:line="240" w:lineRule="auto"/>
            </w:pPr>
            <w:r w:rsidRPr="00A431F8">
              <w:rPr>
                <w:highlight w:val="yellow"/>
              </w:rPr>
              <w:t>Add clauses affected.</w:t>
            </w:r>
          </w:p>
        </w:tc>
      </w:tr>
      <w:tr w:rsidR="00A431F8" w:rsidRPr="00A75C05" w:rsidTr="00DF46A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31F8" w:rsidRPr="00DF46AF" w:rsidRDefault="00A431F8" w:rsidP="00AE2B34">
            <w:pPr>
              <w:snapToGrid w:val="0"/>
              <w:spacing w:after="0" w:line="240" w:lineRule="auto"/>
            </w:pPr>
            <w:r w:rsidRPr="00DF46AF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31F8" w:rsidRPr="00DF46AF" w:rsidRDefault="00CE1944" w:rsidP="00AE2B34">
            <w:pPr>
              <w:snapToGrid w:val="0"/>
              <w:spacing w:after="0" w:line="240" w:lineRule="auto"/>
            </w:pPr>
            <w:hyperlink r:id="rId74" w:history="1">
              <w:r w:rsidR="00A431F8" w:rsidRPr="00DF46AF">
                <w:rPr>
                  <w:rStyle w:val="Hyperlink"/>
                  <w:rFonts w:cs="Arial"/>
                  <w:color w:val="auto"/>
                </w:rPr>
                <w:t>S1-174415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31F8" w:rsidRPr="00DF46AF" w:rsidRDefault="00A431F8" w:rsidP="00AE2B34">
            <w:pPr>
              <w:snapToGrid w:val="0"/>
              <w:spacing w:after="0" w:line="240" w:lineRule="auto"/>
            </w:pPr>
            <w:r w:rsidRPr="00DF46AF">
              <w:t xml:space="preserve">ETRI, </w:t>
            </w:r>
            <w:proofErr w:type="spellStart"/>
            <w:r w:rsidRPr="00DF46AF">
              <w:t>Hansung</w:t>
            </w:r>
            <w:proofErr w:type="spellEnd"/>
            <w:r w:rsidRPr="00DF46AF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31F8" w:rsidRPr="00DF46AF" w:rsidRDefault="00A431F8" w:rsidP="00AE2B34">
            <w:pPr>
              <w:snapToGrid w:val="0"/>
              <w:spacing w:after="0" w:line="240" w:lineRule="auto"/>
            </w:pPr>
            <w:r w:rsidRPr="00DF46AF">
              <w:t xml:space="preserve">CR22.889v16.0.0: </w:t>
            </w:r>
            <w:proofErr w:type="spellStart"/>
            <w:r w:rsidRPr="00DF46AF">
              <w:t>usecase</w:t>
            </w:r>
            <w:proofErr w:type="spellEnd"/>
            <w:r w:rsidRPr="00DF46AF">
              <w:t xml:space="preserve"> 12.11 reorganize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31F8" w:rsidRPr="00DF46AF" w:rsidRDefault="00DF46AF" w:rsidP="00AE2B34">
            <w:pPr>
              <w:snapToGrid w:val="0"/>
              <w:spacing w:after="0" w:line="240" w:lineRule="auto"/>
            </w:pPr>
            <w:r w:rsidRPr="00DF46AF">
              <w:t>Noted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31F8" w:rsidRPr="00DF46AF" w:rsidRDefault="00A431F8" w:rsidP="00F853B0">
            <w:pPr>
              <w:snapToGrid w:val="0"/>
              <w:spacing w:after="0" w:line="240" w:lineRule="auto"/>
              <w:rPr>
                <w:i/>
              </w:rPr>
            </w:pPr>
            <w:r w:rsidRPr="00DF46AF">
              <w:rPr>
                <w:i/>
              </w:rPr>
              <w:t xml:space="preserve">WI code FS_FRMCS Rel-16 CR0045R- Cat D </w:t>
            </w:r>
          </w:p>
          <w:p w:rsidR="00A431F8" w:rsidRPr="00DF46AF" w:rsidRDefault="00A431F8" w:rsidP="00F853B0">
            <w:pPr>
              <w:snapToGrid w:val="0"/>
              <w:spacing w:after="0" w:line="240" w:lineRule="auto"/>
            </w:pPr>
            <w:r w:rsidRPr="00DF46AF">
              <w:rPr>
                <w:i/>
                <w:highlight w:val="yellow"/>
              </w:rPr>
              <w:t>Add clauses affected.</w:t>
            </w:r>
          </w:p>
          <w:p w:rsidR="00A431F8" w:rsidRPr="00DF46AF" w:rsidRDefault="00A431F8" w:rsidP="00F853B0">
            <w:pPr>
              <w:snapToGrid w:val="0"/>
              <w:spacing w:after="0" w:line="240" w:lineRule="auto"/>
            </w:pPr>
            <w:r w:rsidRPr="00DF46AF">
              <w:t>Revision of S1-174153.</w:t>
            </w:r>
          </w:p>
        </w:tc>
      </w:tr>
      <w:tr w:rsidR="00F853B0" w:rsidRPr="00A75C05" w:rsidTr="00DF46A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853B0" w:rsidRPr="00A431F8" w:rsidRDefault="00F853B0" w:rsidP="00AE2B34">
            <w:pPr>
              <w:snapToGrid w:val="0"/>
              <w:spacing w:after="0" w:line="240" w:lineRule="auto"/>
            </w:pPr>
            <w:r w:rsidRPr="00A431F8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853B0" w:rsidRPr="00A431F8" w:rsidRDefault="00CE1944" w:rsidP="00AE2B34">
            <w:pPr>
              <w:snapToGrid w:val="0"/>
              <w:spacing w:after="0" w:line="240" w:lineRule="auto"/>
            </w:pPr>
            <w:hyperlink r:id="rId75" w:history="1">
              <w:r w:rsidR="00F853B0" w:rsidRPr="00A431F8">
                <w:rPr>
                  <w:rStyle w:val="Hyperlink"/>
                  <w:rFonts w:cs="Arial"/>
                  <w:color w:val="auto"/>
                </w:rPr>
                <w:t>S1-174154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853B0" w:rsidRPr="00A431F8" w:rsidRDefault="00F853B0" w:rsidP="00AE2B34">
            <w:pPr>
              <w:snapToGrid w:val="0"/>
              <w:spacing w:after="0" w:line="240" w:lineRule="auto"/>
            </w:pPr>
            <w:r w:rsidRPr="00A431F8">
              <w:t xml:space="preserve">ETRI, </w:t>
            </w:r>
            <w:proofErr w:type="spellStart"/>
            <w:r w:rsidRPr="00A431F8">
              <w:t>Hansung</w:t>
            </w:r>
            <w:proofErr w:type="spellEnd"/>
            <w:r w:rsidRPr="00A431F8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853B0" w:rsidRPr="00A431F8" w:rsidRDefault="00F853B0" w:rsidP="00AE2B34">
            <w:pPr>
              <w:snapToGrid w:val="0"/>
              <w:spacing w:after="0" w:line="240" w:lineRule="auto"/>
            </w:pPr>
            <w:r w:rsidRPr="00A431F8">
              <w:t xml:space="preserve">CR22.889v16.0.0: </w:t>
            </w:r>
            <w:r w:rsidR="00CE1944">
              <w:fldChar w:fldCharType="begin"/>
            </w:r>
            <w:r w:rsidR="00CE1944">
              <w:instrText xml:space="preserve"> DOCPROPERTY  CrTitle  \* MERGEFORMAT </w:instrText>
            </w:r>
            <w:r w:rsidR="00CE1944">
              <w:fldChar w:fldCharType="separate"/>
            </w:r>
            <w:proofErr w:type="spellStart"/>
            <w:r w:rsidRPr="00A431F8">
              <w:t>usecase</w:t>
            </w:r>
            <w:proofErr w:type="spellEnd"/>
            <w:r w:rsidRPr="00A431F8">
              <w:t xml:space="preserve"> 12.12 reorganize</w:t>
            </w:r>
            <w:r w:rsidR="00CE1944">
              <w:fldChar w:fldCharType="end"/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853B0" w:rsidRPr="00A431F8" w:rsidRDefault="00A431F8" w:rsidP="00AE2B34">
            <w:pPr>
              <w:snapToGrid w:val="0"/>
              <w:spacing w:after="0" w:line="240" w:lineRule="auto"/>
            </w:pPr>
            <w:r w:rsidRPr="00A431F8">
              <w:t>Revised to S1-174416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853B0" w:rsidRPr="00A431F8" w:rsidRDefault="00F853B0" w:rsidP="00AE2B34">
            <w:pPr>
              <w:snapToGrid w:val="0"/>
              <w:spacing w:after="0" w:line="240" w:lineRule="auto"/>
            </w:pPr>
            <w:r w:rsidRPr="00A431F8">
              <w:t xml:space="preserve">WI code FS_FRMCS Rel-16 CR0046R- Cat D </w:t>
            </w:r>
          </w:p>
          <w:p w:rsidR="00F853B0" w:rsidRPr="00A431F8" w:rsidRDefault="00F853B0" w:rsidP="00AE2B34">
            <w:pPr>
              <w:snapToGrid w:val="0"/>
              <w:spacing w:after="0" w:line="240" w:lineRule="auto"/>
            </w:pPr>
            <w:r w:rsidRPr="00A431F8">
              <w:rPr>
                <w:highlight w:val="yellow"/>
              </w:rPr>
              <w:t>Add clauses affected.</w:t>
            </w:r>
          </w:p>
        </w:tc>
      </w:tr>
      <w:tr w:rsidR="00A431F8" w:rsidRPr="00A75C05" w:rsidTr="00DF46A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31F8" w:rsidRPr="00DF46AF" w:rsidRDefault="00A431F8" w:rsidP="00AE2B34">
            <w:pPr>
              <w:snapToGrid w:val="0"/>
              <w:spacing w:after="0" w:line="240" w:lineRule="auto"/>
            </w:pPr>
            <w:r w:rsidRPr="00DF46AF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31F8" w:rsidRPr="00DF46AF" w:rsidRDefault="00CE1944" w:rsidP="00AE2B34">
            <w:pPr>
              <w:snapToGrid w:val="0"/>
              <w:spacing w:after="0" w:line="240" w:lineRule="auto"/>
            </w:pPr>
            <w:hyperlink r:id="rId76" w:history="1">
              <w:r w:rsidR="00A431F8" w:rsidRPr="00DF46AF">
                <w:rPr>
                  <w:rStyle w:val="Hyperlink"/>
                  <w:rFonts w:cs="Arial"/>
                  <w:color w:val="auto"/>
                </w:rPr>
                <w:t>S1-174416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31F8" w:rsidRPr="00DF46AF" w:rsidRDefault="00A431F8" w:rsidP="00AE2B34">
            <w:pPr>
              <w:snapToGrid w:val="0"/>
              <w:spacing w:after="0" w:line="240" w:lineRule="auto"/>
            </w:pPr>
            <w:r w:rsidRPr="00DF46AF">
              <w:t xml:space="preserve">ETRI, </w:t>
            </w:r>
            <w:proofErr w:type="spellStart"/>
            <w:r w:rsidRPr="00DF46AF">
              <w:t>Hansung</w:t>
            </w:r>
            <w:proofErr w:type="spellEnd"/>
            <w:r w:rsidRPr="00DF46AF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31F8" w:rsidRPr="00DF46AF" w:rsidRDefault="00A431F8" w:rsidP="00AE2B34">
            <w:pPr>
              <w:snapToGrid w:val="0"/>
              <w:spacing w:after="0" w:line="240" w:lineRule="auto"/>
            </w:pPr>
            <w:r w:rsidRPr="00DF46AF">
              <w:t xml:space="preserve">CR22.889v16.0.0: </w:t>
            </w:r>
            <w:proofErr w:type="spellStart"/>
            <w:r w:rsidRPr="00DF46AF">
              <w:t>usecase</w:t>
            </w:r>
            <w:proofErr w:type="spellEnd"/>
            <w:r w:rsidRPr="00DF46AF">
              <w:t xml:space="preserve"> 12.12 reorganize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31F8" w:rsidRPr="00DF46AF" w:rsidRDefault="00DF46AF" w:rsidP="00AE2B34">
            <w:pPr>
              <w:snapToGrid w:val="0"/>
              <w:spacing w:after="0" w:line="240" w:lineRule="auto"/>
            </w:pPr>
            <w:r w:rsidRPr="00DF46AF">
              <w:t>Noted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31F8" w:rsidRPr="00DF46AF" w:rsidRDefault="00A431F8" w:rsidP="00AE2B34">
            <w:pPr>
              <w:snapToGrid w:val="0"/>
              <w:spacing w:after="0" w:line="240" w:lineRule="auto"/>
              <w:rPr>
                <w:i/>
              </w:rPr>
            </w:pPr>
            <w:r w:rsidRPr="00DF46AF">
              <w:rPr>
                <w:i/>
              </w:rPr>
              <w:t xml:space="preserve">WI code FS_FRMCS Rel-16 CR0046R- Cat D </w:t>
            </w:r>
          </w:p>
          <w:p w:rsidR="00A431F8" w:rsidRPr="00DF46AF" w:rsidRDefault="00A431F8" w:rsidP="00AE2B34">
            <w:pPr>
              <w:snapToGrid w:val="0"/>
              <w:spacing w:after="0" w:line="240" w:lineRule="auto"/>
            </w:pPr>
            <w:r w:rsidRPr="00DF46AF">
              <w:rPr>
                <w:i/>
                <w:highlight w:val="yellow"/>
              </w:rPr>
              <w:t>Add clauses affected.</w:t>
            </w:r>
          </w:p>
          <w:p w:rsidR="00A431F8" w:rsidRPr="00DF46AF" w:rsidRDefault="00A431F8" w:rsidP="00AE2B34">
            <w:pPr>
              <w:snapToGrid w:val="0"/>
              <w:spacing w:after="0" w:line="240" w:lineRule="auto"/>
            </w:pPr>
            <w:r w:rsidRPr="00DF46AF">
              <w:t>Revision of S1-174154.</w:t>
            </w:r>
          </w:p>
        </w:tc>
      </w:tr>
      <w:tr w:rsidR="002510D1" w:rsidRPr="00A75C05" w:rsidTr="00DF46A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510D1" w:rsidRPr="00A431F8" w:rsidRDefault="002510D1" w:rsidP="00AE2B34">
            <w:pPr>
              <w:snapToGrid w:val="0"/>
              <w:spacing w:after="0" w:line="240" w:lineRule="auto"/>
            </w:pPr>
            <w:r w:rsidRPr="00A431F8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510D1" w:rsidRPr="00A431F8" w:rsidRDefault="00CE1944" w:rsidP="00AE2B34">
            <w:pPr>
              <w:snapToGrid w:val="0"/>
              <w:spacing w:after="0" w:line="240" w:lineRule="auto"/>
            </w:pPr>
            <w:hyperlink r:id="rId77" w:history="1">
              <w:r w:rsidR="002510D1" w:rsidRPr="00A431F8">
                <w:rPr>
                  <w:rStyle w:val="Hyperlink"/>
                  <w:rFonts w:cs="Arial"/>
                  <w:color w:val="auto"/>
                </w:rPr>
                <w:t>S1-174155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510D1" w:rsidRPr="00A431F8" w:rsidRDefault="00CE1944" w:rsidP="00AE2B34">
            <w:pPr>
              <w:snapToGrid w:val="0"/>
              <w:spacing w:after="0" w:line="240" w:lineRule="auto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510D1" w:rsidRPr="00A431F8">
              <w:rPr>
                <w:noProof/>
              </w:rPr>
              <w:t>ETRI, Hansung University</w:t>
            </w:r>
            <w:r>
              <w:rPr>
                <w:noProof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510D1" w:rsidRPr="00A431F8" w:rsidRDefault="002510D1" w:rsidP="00AE2B34">
            <w:pPr>
              <w:snapToGrid w:val="0"/>
              <w:spacing w:after="0" w:line="240" w:lineRule="auto"/>
            </w:pPr>
            <w:r w:rsidRPr="00A431F8">
              <w:t xml:space="preserve">CR22.889v16.0.0: </w:t>
            </w:r>
            <w:r w:rsidR="00CE1944">
              <w:fldChar w:fldCharType="begin"/>
            </w:r>
            <w:r w:rsidR="00CE1944">
              <w:instrText xml:space="preserve"> DOCPROPERTY  CrTitle </w:instrText>
            </w:r>
            <w:r w:rsidR="00CE1944">
              <w:instrText xml:space="preserve"> \* MERGEFORMAT </w:instrText>
            </w:r>
            <w:r w:rsidR="00CE1944">
              <w:fldChar w:fldCharType="separate"/>
            </w:r>
            <w:proofErr w:type="spellStart"/>
            <w:r w:rsidRPr="00A431F8">
              <w:t>usecase</w:t>
            </w:r>
            <w:proofErr w:type="spellEnd"/>
            <w:r w:rsidRPr="00A431F8">
              <w:t xml:space="preserve"> 12.13 reorganize</w:t>
            </w:r>
            <w:r w:rsidR="00CE1944">
              <w:fldChar w:fldCharType="end"/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510D1" w:rsidRPr="00A431F8" w:rsidRDefault="00A431F8" w:rsidP="00AE2B34">
            <w:pPr>
              <w:snapToGrid w:val="0"/>
              <w:spacing w:after="0" w:line="240" w:lineRule="auto"/>
            </w:pPr>
            <w:r w:rsidRPr="00A431F8">
              <w:t>Revised to S1-174417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510D1" w:rsidRPr="00A431F8" w:rsidRDefault="002510D1" w:rsidP="00AE2B34">
            <w:pPr>
              <w:snapToGrid w:val="0"/>
              <w:spacing w:after="0" w:line="240" w:lineRule="auto"/>
            </w:pPr>
            <w:r w:rsidRPr="00A431F8">
              <w:t xml:space="preserve">WI code FS_FRMCS Rel-16 CR0047R- Cat D </w:t>
            </w:r>
          </w:p>
          <w:p w:rsidR="002510D1" w:rsidRPr="00A431F8" w:rsidRDefault="002510D1" w:rsidP="00AE2B34">
            <w:pPr>
              <w:snapToGrid w:val="0"/>
              <w:spacing w:after="0" w:line="240" w:lineRule="auto"/>
            </w:pPr>
            <w:r w:rsidRPr="00A431F8">
              <w:rPr>
                <w:highlight w:val="yellow"/>
              </w:rPr>
              <w:lastRenderedPageBreak/>
              <w:t>Add clauses affected. Not sure changing existing clause 12.6.2 is allowed</w:t>
            </w:r>
          </w:p>
        </w:tc>
      </w:tr>
      <w:tr w:rsidR="00A431F8" w:rsidRPr="00A75C05" w:rsidTr="00DF46A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31F8" w:rsidRPr="00DF46AF" w:rsidRDefault="00A431F8" w:rsidP="00AE2B34">
            <w:pPr>
              <w:snapToGrid w:val="0"/>
              <w:spacing w:after="0" w:line="240" w:lineRule="auto"/>
            </w:pPr>
            <w:r w:rsidRPr="00DF46AF"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31F8" w:rsidRPr="00DF46AF" w:rsidRDefault="00CE1944" w:rsidP="00AE2B34">
            <w:pPr>
              <w:snapToGrid w:val="0"/>
              <w:spacing w:after="0" w:line="240" w:lineRule="auto"/>
            </w:pPr>
            <w:hyperlink r:id="rId78" w:history="1">
              <w:r w:rsidR="00A431F8" w:rsidRPr="00DF46AF">
                <w:rPr>
                  <w:rStyle w:val="Hyperlink"/>
                  <w:rFonts w:cs="Arial"/>
                  <w:color w:val="auto"/>
                </w:rPr>
                <w:t>S1-174417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31F8" w:rsidRPr="00DF46AF" w:rsidRDefault="00A431F8" w:rsidP="00AE2B34">
            <w:pPr>
              <w:snapToGrid w:val="0"/>
              <w:spacing w:after="0" w:line="240" w:lineRule="auto"/>
            </w:pPr>
            <w:r w:rsidRPr="00DF46AF">
              <w:t xml:space="preserve">ETRI, </w:t>
            </w:r>
            <w:proofErr w:type="spellStart"/>
            <w:r w:rsidRPr="00DF46AF">
              <w:t>Hansung</w:t>
            </w:r>
            <w:proofErr w:type="spellEnd"/>
            <w:r w:rsidRPr="00DF46AF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31F8" w:rsidRPr="00DF46AF" w:rsidRDefault="00A431F8" w:rsidP="00AE2B34">
            <w:pPr>
              <w:snapToGrid w:val="0"/>
              <w:spacing w:after="0" w:line="240" w:lineRule="auto"/>
            </w:pPr>
            <w:r w:rsidRPr="00DF46AF">
              <w:t xml:space="preserve">CR22.889v16.0.0: </w:t>
            </w:r>
            <w:proofErr w:type="spellStart"/>
            <w:r w:rsidRPr="00DF46AF">
              <w:t>usecase</w:t>
            </w:r>
            <w:proofErr w:type="spellEnd"/>
            <w:r w:rsidRPr="00DF46AF">
              <w:t xml:space="preserve"> 12.13 reorganize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31F8" w:rsidRPr="00DF46AF" w:rsidRDefault="00DF46AF" w:rsidP="00AE2B34">
            <w:pPr>
              <w:snapToGrid w:val="0"/>
              <w:spacing w:after="0" w:line="240" w:lineRule="auto"/>
            </w:pPr>
            <w:r w:rsidRPr="00DF46AF">
              <w:t>Noted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31F8" w:rsidRPr="00DF46AF" w:rsidRDefault="00A431F8" w:rsidP="00AE2B34">
            <w:pPr>
              <w:snapToGrid w:val="0"/>
              <w:spacing w:after="0" w:line="240" w:lineRule="auto"/>
              <w:rPr>
                <w:i/>
              </w:rPr>
            </w:pPr>
            <w:r w:rsidRPr="00DF46AF">
              <w:rPr>
                <w:i/>
              </w:rPr>
              <w:t xml:space="preserve">WI code FS_FRMCS Rel-16 CR0047R- Cat D </w:t>
            </w:r>
          </w:p>
          <w:p w:rsidR="00A431F8" w:rsidRPr="00DF46AF" w:rsidRDefault="00A431F8" w:rsidP="00AE2B34">
            <w:pPr>
              <w:snapToGrid w:val="0"/>
              <w:spacing w:after="0" w:line="240" w:lineRule="auto"/>
            </w:pPr>
            <w:r w:rsidRPr="00DF46AF">
              <w:rPr>
                <w:i/>
                <w:highlight w:val="yellow"/>
              </w:rPr>
              <w:t>Add clauses affected. Not sure changing existing clause 12.6.2 is allowed</w:t>
            </w:r>
          </w:p>
          <w:p w:rsidR="00A431F8" w:rsidRPr="00DF46AF" w:rsidRDefault="00A431F8" w:rsidP="00AE2B34">
            <w:pPr>
              <w:snapToGrid w:val="0"/>
              <w:spacing w:after="0" w:line="240" w:lineRule="auto"/>
            </w:pPr>
            <w:r w:rsidRPr="00DF46AF">
              <w:t>Revision of S1-174155.</w:t>
            </w:r>
          </w:p>
        </w:tc>
      </w:tr>
      <w:tr w:rsidR="006E0CFA" w:rsidRPr="00A75C05" w:rsidTr="004D059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4D0599" w:rsidRDefault="006E0CFA" w:rsidP="006E0CFA">
            <w:pPr>
              <w:snapToGrid w:val="0"/>
              <w:spacing w:after="0" w:line="240" w:lineRule="auto"/>
            </w:pPr>
            <w:r w:rsidRPr="004D0599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4D0599" w:rsidRDefault="00CE1944" w:rsidP="006E0CFA">
            <w:pPr>
              <w:snapToGrid w:val="0"/>
              <w:spacing w:after="0" w:line="240" w:lineRule="auto"/>
            </w:pPr>
            <w:hyperlink r:id="rId79" w:history="1">
              <w:r w:rsidR="006E0CFA" w:rsidRPr="004D0599">
                <w:rPr>
                  <w:rStyle w:val="Hyperlink"/>
                  <w:rFonts w:cs="Arial"/>
                  <w:color w:val="auto"/>
                </w:rPr>
                <w:t>S1-174047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4D0599" w:rsidRDefault="00A3347C" w:rsidP="006E0CFA">
            <w:pPr>
              <w:snapToGrid w:val="0"/>
              <w:spacing w:after="0" w:line="240" w:lineRule="auto"/>
            </w:pPr>
            <w:r w:rsidRPr="004D0599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4D0599" w:rsidRDefault="006E0CFA" w:rsidP="006E0CFA">
            <w:pPr>
              <w:snapToGrid w:val="0"/>
              <w:spacing w:after="0" w:line="240" w:lineRule="auto"/>
            </w:pPr>
            <w:r w:rsidRPr="004D0599">
              <w:t xml:space="preserve">CR22.889v16.0.0: </w:t>
            </w:r>
            <w:r w:rsidR="00A3347C" w:rsidRPr="004D0599">
              <w:rPr>
                <w:lang w:eastAsia="en-GB"/>
              </w:rPr>
              <w:t>Use case on supporting intelligent services in FRMCS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4D0599" w:rsidRDefault="004D0599" w:rsidP="006E0CFA">
            <w:pPr>
              <w:snapToGrid w:val="0"/>
              <w:spacing w:after="0" w:line="240" w:lineRule="auto"/>
            </w:pPr>
            <w:r w:rsidRPr="004D0599">
              <w:t>Revised to S1-174406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4D0599" w:rsidRDefault="006E0CFA" w:rsidP="006E0CFA">
            <w:pPr>
              <w:snapToGrid w:val="0"/>
              <w:spacing w:after="0" w:line="240" w:lineRule="auto"/>
            </w:pPr>
            <w:r w:rsidRPr="004D0599">
              <w:t>WI code FS_FRMCS Rel-16 CR00</w:t>
            </w:r>
            <w:r w:rsidR="00A3347C" w:rsidRPr="004D0599">
              <w:t>35</w:t>
            </w:r>
            <w:r w:rsidRPr="004D0599">
              <w:t>R- Cat B</w:t>
            </w:r>
          </w:p>
        </w:tc>
      </w:tr>
      <w:tr w:rsidR="004D0599" w:rsidRPr="00A75C05" w:rsidTr="00DA66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599" w:rsidRPr="004D0599" w:rsidRDefault="004D0599" w:rsidP="006E0CFA">
            <w:pPr>
              <w:snapToGrid w:val="0"/>
              <w:spacing w:after="0" w:line="240" w:lineRule="auto"/>
            </w:pPr>
            <w:r w:rsidRPr="004D0599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599" w:rsidRPr="004D0599" w:rsidRDefault="00CE1944" w:rsidP="006E0CFA">
            <w:pPr>
              <w:snapToGrid w:val="0"/>
              <w:spacing w:after="0" w:line="240" w:lineRule="auto"/>
            </w:pPr>
            <w:hyperlink r:id="rId80" w:history="1">
              <w:r w:rsidR="004D0599" w:rsidRPr="004D0599">
                <w:rPr>
                  <w:rStyle w:val="Hyperlink"/>
                  <w:rFonts w:cs="Arial"/>
                  <w:color w:val="auto"/>
                </w:rPr>
                <w:t>S1-174406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599" w:rsidRPr="004D0599" w:rsidRDefault="004D0599" w:rsidP="006E0CFA">
            <w:pPr>
              <w:snapToGrid w:val="0"/>
              <w:spacing w:after="0" w:line="240" w:lineRule="auto"/>
            </w:pPr>
            <w:r w:rsidRPr="004D0599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599" w:rsidRPr="004D0599" w:rsidRDefault="004D0599" w:rsidP="006E0CFA">
            <w:pPr>
              <w:snapToGrid w:val="0"/>
              <w:spacing w:after="0" w:line="240" w:lineRule="auto"/>
            </w:pPr>
            <w:r w:rsidRPr="004D0599">
              <w:t>CR22.889v16.0.0: Use case on supporting intelligent services in FRMCS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599" w:rsidRPr="004D0599" w:rsidRDefault="004D0599" w:rsidP="006E0CFA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599" w:rsidRDefault="004D0599" w:rsidP="006E0CFA">
            <w:pPr>
              <w:snapToGrid w:val="0"/>
              <w:spacing w:after="0" w:line="240" w:lineRule="auto"/>
            </w:pPr>
            <w:r w:rsidRPr="004D0599">
              <w:rPr>
                <w:i/>
              </w:rPr>
              <w:t>WI code FS_FRMCS Rel-16 CR0035R- Cat B</w:t>
            </w:r>
          </w:p>
          <w:p w:rsidR="004D0599" w:rsidRPr="004D0599" w:rsidRDefault="004D0599" w:rsidP="006E0CFA">
            <w:pPr>
              <w:snapToGrid w:val="0"/>
              <w:spacing w:after="0" w:line="240" w:lineRule="auto"/>
            </w:pPr>
            <w:r w:rsidRPr="004D0599">
              <w:t>Revision of S1-174047.</w:t>
            </w:r>
          </w:p>
        </w:tc>
      </w:tr>
      <w:tr w:rsidR="006E0CFA" w:rsidRPr="00A75C05" w:rsidTr="00DA66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DA6619" w:rsidRDefault="006E0CFA" w:rsidP="006E0CFA">
            <w:pPr>
              <w:snapToGrid w:val="0"/>
              <w:spacing w:after="0" w:line="240" w:lineRule="auto"/>
            </w:pPr>
            <w:r w:rsidRPr="00DA6619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DA6619" w:rsidRDefault="00CE1944" w:rsidP="006E0CFA">
            <w:pPr>
              <w:snapToGrid w:val="0"/>
              <w:spacing w:after="0" w:line="240" w:lineRule="auto"/>
            </w:pPr>
            <w:hyperlink r:id="rId81" w:history="1">
              <w:r w:rsidR="006E0CFA" w:rsidRPr="00DA6619">
                <w:rPr>
                  <w:rStyle w:val="Hyperlink"/>
                  <w:rFonts w:cs="Arial"/>
                  <w:color w:val="auto"/>
                </w:rPr>
                <w:t>S1-174048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DA6619" w:rsidRDefault="00497E2D" w:rsidP="006E0CFA">
            <w:pPr>
              <w:snapToGrid w:val="0"/>
              <w:spacing w:after="0" w:line="240" w:lineRule="auto"/>
            </w:pPr>
            <w:r w:rsidRPr="00DA6619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DA6619" w:rsidRDefault="006E0CFA" w:rsidP="006E0CFA">
            <w:pPr>
              <w:snapToGrid w:val="0"/>
              <w:spacing w:after="0" w:line="240" w:lineRule="auto"/>
            </w:pPr>
            <w:r w:rsidRPr="00DA6619">
              <w:t xml:space="preserve">CR22.889v16.0.0: </w:t>
            </w:r>
            <w:bookmarkStart w:id="12" w:name="OLE_LINK6"/>
            <w:r w:rsidR="00497E2D" w:rsidRPr="00DA6619">
              <w:rPr>
                <w:lang w:eastAsia="en-GB"/>
              </w:rPr>
              <w:t>Use case on supporting supplementary services in FRMCS</w:t>
            </w:r>
            <w:bookmarkEnd w:id="12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DA6619" w:rsidRDefault="00DA6619" w:rsidP="006E0CFA">
            <w:pPr>
              <w:snapToGrid w:val="0"/>
              <w:spacing w:after="0" w:line="240" w:lineRule="auto"/>
            </w:pPr>
            <w:r w:rsidRPr="00DA6619">
              <w:t>Revised to S1-174408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DA6619" w:rsidRDefault="006E0CFA" w:rsidP="006E0CFA">
            <w:pPr>
              <w:snapToGrid w:val="0"/>
              <w:spacing w:after="0" w:line="240" w:lineRule="auto"/>
            </w:pPr>
            <w:r w:rsidRPr="00DA6619">
              <w:t>WI code FS_FRMCS Rel-16 CR00</w:t>
            </w:r>
            <w:r w:rsidR="00497E2D" w:rsidRPr="00DA6619">
              <w:t>36</w:t>
            </w:r>
            <w:r w:rsidRPr="00DA6619">
              <w:t xml:space="preserve">R- Cat </w:t>
            </w:r>
            <w:r w:rsidR="009E7BA1" w:rsidRPr="00DA6619">
              <w:t>D</w:t>
            </w:r>
          </w:p>
        </w:tc>
      </w:tr>
      <w:tr w:rsidR="00DA6619" w:rsidRPr="00A75C05" w:rsidTr="00870E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19" w:rsidRPr="00DA6619" w:rsidRDefault="00DA6619" w:rsidP="006E0CFA">
            <w:pPr>
              <w:snapToGrid w:val="0"/>
              <w:spacing w:after="0" w:line="240" w:lineRule="auto"/>
            </w:pPr>
            <w:r w:rsidRPr="00DA6619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19" w:rsidRPr="00DA6619" w:rsidRDefault="00CE1944" w:rsidP="006E0CFA">
            <w:pPr>
              <w:snapToGrid w:val="0"/>
              <w:spacing w:after="0" w:line="240" w:lineRule="auto"/>
            </w:pPr>
            <w:hyperlink r:id="rId82" w:history="1">
              <w:r w:rsidR="00DA6619" w:rsidRPr="00DA6619">
                <w:rPr>
                  <w:rStyle w:val="Hyperlink"/>
                  <w:rFonts w:cs="Arial"/>
                  <w:color w:val="auto"/>
                </w:rPr>
                <w:t>S1-174408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19" w:rsidRPr="00DA6619" w:rsidRDefault="00DA6619" w:rsidP="006E0CFA">
            <w:pPr>
              <w:snapToGrid w:val="0"/>
              <w:spacing w:after="0" w:line="240" w:lineRule="auto"/>
            </w:pPr>
            <w:r w:rsidRPr="00DA6619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19" w:rsidRPr="00DA6619" w:rsidRDefault="00DA6619" w:rsidP="006E0CFA">
            <w:pPr>
              <w:snapToGrid w:val="0"/>
              <w:spacing w:after="0" w:line="240" w:lineRule="auto"/>
            </w:pPr>
            <w:r w:rsidRPr="00DA6619">
              <w:t>CR22.889v16.0.0: Use case on supporting supplementary services in FRMCS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19" w:rsidRPr="00DA6619" w:rsidRDefault="00DA6619" w:rsidP="006E0CFA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19" w:rsidRDefault="00DA6619" w:rsidP="006E0CFA">
            <w:pPr>
              <w:snapToGrid w:val="0"/>
              <w:spacing w:after="0" w:line="240" w:lineRule="auto"/>
            </w:pPr>
            <w:r w:rsidRPr="00DA6619">
              <w:rPr>
                <w:i/>
              </w:rPr>
              <w:t>WI code FS_FRMCS Rel-16 CR0036R- Cat D</w:t>
            </w:r>
          </w:p>
          <w:p w:rsidR="00DA6619" w:rsidRPr="00DA6619" w:rsidRDefault="00DA6619" w:rsidP="006E0CFA">
            <w:pPr>
              <w:snapToGrid w:val="0"/>
              <w:spacing w:after="0" w:line="240" w:lineRule="auto"/>
            </w:pPr>
            <w:r w:rsidRPr="00DA6619">
              <w:t>Revision of S1-174048.</w:t>
            </w:r>
          </w:p>
        </w:tc>
      </w:tr>
      <w:tr w:rsidR="006E0CFA" w:rsidRPr="00A75C05" w:rsidTr="00D355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870E09" w:rsidRDefault="006E0CFA" w:rsidP="006E0CFA">
            <w:pPr>
              <w:snapToGrid w:val="0"/>
              <w:spacing w:after="0" w:line="240" w:lineRule="auto"/>
            </w:pPr>
            <w:r w:rsidRPr="00870E09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870E09" w:rsidRDefault="00CE1944" w:rsidP="006E0CFA">
            <w:pPr>
              <w:snapToGrid w:val="0"/>
              <w:spacing w:after="0" w:line="240" w:lineRule="auto"/>
            </w:pPr>
            <w:hyperlink r:id="rId83" w:history="1">
              <w:r w:rsidR="006E0CFA" w:rsidRPr="00870E09">
                <w:rPr>
                  <w:rStyle w:val="Hyperlink"/>
                  <w:rFonts w:cs="Arial"/>
                  <w:color w:val="auto"/>
                </w:rPr>
                <w:t>S1-174049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870E09" w:rsidRDefault="00497E2D" w:rsidP="006E0CFA">
            <w:pPr>
              <w:snapToGrid w:val="0"/>
              <w:spacing w:after="0" w:line="240" w:lineRule="auto"/>
            </w:pPr>
            <w:r w:rsidRPr="00870E09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870E09" w:rsidRDefault="006E0CFA" w:rsidP="00497E2D">
            <w:pPr>
              <w:tabs>
                <w:tab w:val="center" w:pos="2089"/>
              </w:tabs>
              <w:snapToGrid w:val="0"/>
              <w:spacing w:after="0" w:line="240" w:lineRule="auto"/>
            </w:pPr>
            <w:r w:rsidRPr="00870E09">
              <w:t xml:space="preserve">CR22.889v16.0.0: </w:t>
            </w:r>
            <w:r w:rsidR="00497E2D" w:rsidRPr="00870E09">
              <w:rPr>
                <w:lang w:eastAsia="en-GB"/>
              </w:rPr>
              <w:t>Use case on supporting SMS in FRMCS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870E09" w:rsidRDefault="00870E09" w:rsidP="006E0CFA">
            <w:pPr>
              <w:snapToGrid w:val="0"/>
              <w:spacing w:after="0" w:line="240" w:lineRule="auto"/>
            </w:pPr>
            <w:r w:rsidRPr="00870E09">
              <w:t>Revised to S1-174413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870E09" w:rsidRDefault="006E0CFA" w:rsidP="006E0CFA">
            <w:pPr>
              <w:snapToGrid w:val="0"/>
              <w:spacing w:after="0" w:line="240" w:lineRule="auto"/>
            </w:pPr>
            <w:r w:rsidRPr="00870E09">
              <w:t>WI code FS_FRMCS Rel-16 CR00</w:t>
            </w:r>
            <w:r w:rsidR="00497E2D" w:rsidRPr="00870E09">
              <w:t>37</w:t>
            </w:r>
            <w:r w:rsidRPr="00870E09">
              <w:t>R- Cat B</w:t>
            </w:r>
          </w:p>
        </w:tc>
      </w:tr>
      <w:tr w:rsidR="00870E09" w:rsidRPr="00A75C05" w:rsidTr="00D355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70E09" w:rsidRPr="00D3556F" w:rsidRDefault="00870E09" w:rsidP="006E0CFA">
            <w:pPr>
              <w:snapToGrid w:val="0"/>
              <w:spacing w:after="0" w:line="240" w:lineRule="auto"/>
            </w:pPr>
            <w:r w:rsidRPr="00D3556F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70E09" w:rsidRPr="00D3556F" w:rsidRDefault="00CE1944" w:rsidP="006E0CFA">
            <w:pPr>
              <w:snapToGrid w:val="0"/>
              <w:spacing w:after="0" w:line="240" w:lineRule="auto"/>
            </w:pPr>
            <w:hyperlink r:id="rId84" w:history="1">
              <w:r w:rsidR="00870E09" w:rsidRPr="00D3556F">
                <w:rPr>
                  <w:rStyle w:val="Hyperlink"/>
                  <w:rFonts w:cs="Arial"/>
                  <w:color w:val="auto"/>
                </w:rPr>
                <w:t>S1-174413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70E09" w:rsidRPr="00D3556F" w:rsidRDefault="00870E09" w:rsidP="006E0CFA">
            <w:pPr>
              <w:snapToGrid w:val="0"/>
              <w:spacing w:after="0" w:line="240" w:lineRule="auto"/>
            </w:pPr>
            <w:r w:rsidRPr="00D3556F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70E09" w:rsidRPr="00D3556F" w:rsidRDefault="00870E09" w:rsidP="00497E2D">
            <w:pPr>
              <w:tabs>
                <w:tab w:val="center" w:pos="2089"/>
              </w:tabs>
              <w:snapToGrid w:val="0"/>
              <w:spacing w:after="0" w:line="240" w:lineRule="auto"/>
            </w:pPr>
            <w:r w:rsidRPr="00D3556F">
              <w:t>CR22.889v16.0.0: Use case on supporting SMS in FRMCS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70E09" w:rsidRPr="00D3556F" w:rsidRDefault="00D3556F" w:rsidP="006E0CFA">
            <w:pPr>
              <w:snapToGrid w:val="0"/>
              <w:spacing w:after="0" w:line="240" w:lineRule="auto"/>
            </w:pPr>
            <w:r w:rsidRPr="00D3556F">
              <w:t>Revised to S1-174427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70E09" w:rsidRPr="00D3556F" w:rsidRDefault="00870E09" w:rsidP="006E0CFA">
            <w:pPr>
              <w:snapToGrid w:val="0"/>
              <w:spacing w:after="0" w:line="240" w:lineRule="auto"/>
            </w:pPr>
            <w:r w:rsidRPr="00D3556F">
              <w:rPr>
                <w:i/>
              </w:rPr>
              <w:t>WI code FS_FRMCS Rel-16 CR0037R- Cat B</w:t>
            </w:r>
          </w:p>
          <w:p w:rsidR="00870E09" w:rsidRPr="00D3556F" w:rsidRDefault="00870E09" w:rsidP="006E0CFA">
            <w:pPr>
              <w:snapToGrid w:val="0"/>
              <w:spacing w:after="0" w:line="240" w:lineRule="auto"/>
            </w:pPr>
            <w:r w:rsidRPr="00D3556F">
              <w:t>Revision of S1-174049.</w:t>
            </w:r>
          </w:p>
        </w:tc>
      </w:tr>
      <w:tr w:rsidR="00D3556F" w:rsidRPr="00A75C05" w:rsidTr="00D355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56F" w:rsidRPr="00D3556F" w:rsidRDefault="00D3556F" w:rsidP="006E0CFA">
            <w:pPr>
              <w:snapToGrid w:val="0"/>
              <w:spacing w:after="0" w:line="240" w:lineRule="auto"/>
            </w:pPr>
            <w:r w:rsidRPr="00D3556F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56F" w:rsidRPr="00D3556F" w:rsidRDefault="00CE1944" w:rsidP="006E0CFA">
            <w:pPr>
              <w:snapToGrid w:val="0"/>
              <w:spacing w:after="0" w:line="240" w:lineRule="auto"/>
            </w:pPr>
            <w:hyperlink r:id="rId85" w:history="1">
              <w:r w:rsidR="00D3556F" w:rsidRPr="00D3556F">
                <w:rPr>
                  <w:rStyle w:val="Hyperlink"/>
                  <w:rFonts w:cs="Arial"/>
                  <w:color w:val="auto"/>
                </w:rPr>
                <w:t>S1-174427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56F" w:rsidRPr="00D3556F" w:rsidRDefault="00D3556F" w:rsidP="006E0CFA">
            <w:pPr>
              <w:snapToGrid w:val="0"/>
              <w:spacing w:after="0" w:line="240" w:lineRule="auto"/>
            </w:pPr>
            <w:r w:rsidRPr="00D3556F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56F" w:rsidRPr="00D3556F" w:rsidRDefault="00D3556F" w:rsidP="00497E2D">
            <w:pPr>
              <w:tabs>
                <w:tab w:val="center" w:pos="2089"/>
              </w:tabs>
              <w:snapToGrid w:val="0"/>
              <w:spacing w:after="0" w:line="240" w:lineRule="auto"/>
            </w:pPr>
            <w:r w:rsidRPr="00D3556F">
              <w:t>CR22.889v16.0.0: Use case on supporting SMS in FRMCS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56F" w:rsidRPr="00D3556F" w:rsidRDefault="00D3556F" w:rsidP="006E0CFA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56F" w:rsidRPr="00D3556F" w:rsidRDefault="00D3556F" w:rsidP="006E0CFA">
            <w:pPr>
              <w:snapToGrid w:val="0"/>
              <w:spacing w:after="0" w:line="240" w:lineRule="auto"/>
              <w:rPr>
                <w:i/>
              </w:rPr>
            </w:pPr>
            <w:r w:rsidRPr="00D3556F">
              <w:rPr>
                <w:i/>
              </w:rPr>
              <w:t>WI code FS_FRMCS Rel-16 CR0037R- Cat B</w:t>
            </w:r>
          </w:p>
          <w:p w:rsidR="00D3556F" w:rsidRDefault="00D3556F" w:rsidP="006E0CFA">
            <w:pPr>
              <w:snapToGrid w:val="0"/>
              <w:spacing w:after="0" w:line="240" w:lineRule="auto"/>
            </w:pPr>
            <w:r w:rsidRPr="00D3556F">
              <w:rPr>
                <w:i/>
              </w:rPr>
              <w:t>Revision of S1-174049.</w:t>
            </w:r>
          </w:p>
          <w:p w:rsidR="00D3556F" w:rsidRPr="00D3556F" w:rsidRDefault="00D3556F" w:rsidP="006E0CFA">
            <w:pPr>
              <w:snapToGrid w:val="0"/>
              <w:spacing w:after="0" w:line="240" w:lineRule="auto"/>
            </w:pPr>
            <w:r w:rsidRPr="00D3556F">
              <w:t>Revision of S1-174413.</w:t>
            </w:r>
          </w:p>
        </w:tc>
      </w:tr>
      <w:tr w:rsidR="006E0CFA" w:rsidRPr="00A75C05" w:rsidTr="000043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004387" w:rsidRDefault="006E0CFA" w:rsidP="006E0CFA">
            <w:pPr>
              <w:snapToGrid w:val="0"/>
              <w:spacing w:after="0" w:line="240" w:lineRule="auto"/>
            </w:pPr>
            <w:r w:rsidRPr="00004387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004387" w:rsidRDefault="00CE1944" w:rsidP="006E0CFA">
            <w:pPr>
              <w:snapToGrid w:val="0"/>
              <w:spacing w:after="0" w:line="240" w:lineRule="auto"/>
            </w:pPr>
            <w:hyperlink r:id="rId86" w:history="1">
              <w:r w:rsidR="006E0CFA" w:rsidRPr="00004387">
                <w:rPr>
                  <w:rStyle w:val="Hyperlink"/>
                  <w:rFonts w:cs="Arial"/>
                  <w:color w:val="auto"/>
                </w:rPr>
                <w:t>S1-174051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004387" w:rsidRDefault="00497E2D" w:rsidP="006E0CFA">
            <w:pPr>
              <w:snapToGrid w:val="0"/>
              <w:spacing w:after="0" w:line="240" w:lineRule="auto"/>
            </w:pPr>
            <w:r w:rsidRPr="00004387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004387" w:rsidRDefault="006E0CFA" w:rsidP="006E0CFA">
            <w:pPr>
              <w:snapToGrid w:val="0"/>
              <w:spacing w:after="0" w:line="240" w:lineRule="auto"/>
            </w:pPr>
            <w:r w:rsidRPr="00004387">
              <w:t xml:space="preserve">CR22.889v16.0.0: </w:t>
            </w:r>
            <w:r w:rsidR="00497E2D" w:rsidRPr="00004387">
              <w:rPr>
                <w:lang w:eastAsia="en-GB"/>
              </w:rPr>
              <w:t xml:space="preserve">Use case on supporting </w:t>
            </w:r>
            <w:r w:rsidR="00497E2D" w:rsidRPr="00004387">
              <w:rPr>
                <w:lang w:eastAsia="zh-CN"/>
              </w:rPr>
              <w:t>call restriction</w:t>
            </w:r>
            <w:r w:rsidR="00497E2D" w:rsidRPr="00004387">
              <w:rPr>
                <w:lang w:eastAsia="en-GB"/>
              </w:rPr>
              <w:t xml:space="preserve"> service in FRMCS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004387" w:rsidRDefault="00004387" w:rsidP="006E0CFA">
            <w:pPr>
              <w:snapToGrid w:val="0"/>
              <w:spacing w:after="0" w:line="240" w:lineRule="auto"/>
            </w:pPr>
            <w:r w:rsidRPr="00004387">
              <w:t>Revised to S1-174414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004387" w:rsidRDefault="006E0CFA" w:rsidP="006E0CFA">
            <w:pPr>
              <w:snapToGrid w:val="0"/>
              <w:spacing w:after="0" w:line="240" w:lineRule="auto"/>
            </w:pPr>
            <w:r w:rsidRPr="00004387">
              <w:t>WI code FS_FRMCS Rel-16 CR00</w:t>
            </w:r>
            <w:r w:rsidR="009E7BA1" w:rsidRPr="00004387">
              <w:t>39</w:t>
            </w:r>
            <w:r w:rsidRPr="00004387">
              <w:t>R- Cat B</w:t>
            </w:r>
          </w:p>
        </w:tc>
      </w:tr>
      <w:tr w:rsidR="00004387" w:rsidRPr="00A75C05" w:rsidTr="000043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387" w:rsidRPr="00004387" w:rsidRDefault="00004387" w:rsidP="006E0CFA">
            <w:pPr>
              <w:snapToGrid w:val="0"/>
              <w:spacing w:after="0" w:line="240" w:lineRule="auto"/>
            </w:pPr>
            <w:r w:rsidRPr="00004387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387" w:rsidRPr="00004387" w:rsidRDefault="00CE1944" w:rsidP="006E0CFA">
            <w:pPr>
              <w:snapToGrid w:val="0"/>
              <w:spacing w:after="0" w:line="240" w:lineRule="auto"/>
            </w:pPr>
            <w:hyperlink r:id="rId87" w:history="1">
              <w:r w:rsidR="00004387" w:rsidRPr="00004387">
                <w:rPr>
                  <w:rStyle w:val="Hyperlink"/>
                  <w:rFonts w:cs="Arial"/>
                  <w:color w:val="auto"/>
                </w:rPr>
                <w:t>S1-174414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387" w:rsidRPr="00004387" w:rsidRDefault="00004387" w:rsidP="006E0CFA">
            <w:pPr>
              <w:snapToGrid w:val="0"/>
              <w:spacing w:after="0" w:line="240" w:lineRule="auto"/>
            </w:pPr>
            <w:r w:rsidRPr="00004387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387" w:rsidRPr="00004387" w:rsidRDefault="00004387" w:rsidP="006E0CFA">
            <w:pPr>
              <w:snapToGrid w:val="0"/>
              <w:spacing w:after="0" w:line="240" w:lineRule="auto"/>
            </w:pPr>
            <w:r w:rsidRPr="00004387">
              <w:t>CR22.889v16.0.0: Use case on supporting call restriction service in FRMCS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387" w:rsidRPr="00004387" w:rsidRDefault="00004387" w:rsidP="006E0CFA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387" w:rsidRDefault="00004387" w:rsidP="006E0CFA">
            <w:pPr>
              <w:snapToGrid w:val="0"/>
              <w:spacing w:after="0" w:line="240" w:lineRule="auto"/>
            </w:pPr>
            <w:r w:rsidRPr="00004387">
              <w:rPr>
                <w:i/>
              </w:rPr>
              <w:t>WI code FS_FRMCS Rel-16 CR0039R- Cat B</w:t>
            </w:r>
          </w:p>
          <w:p w:rsidR="00004387" w:rsidRPr="00004387" w:rsidRDefault="00004387" w:rsidP="006E0CFA">
            <w:pPr>
              <w:snapToGrid w:val="0"/>
              <w:spacing w:after="0" w:line="240" w:lineRule="auto"/>
            </w:pPr>
            <w:r w:rsidRPr="00004387">
              <w:t>Revision of S1-174051.</w:t>
            </w:r>
          </w:p>
        </w:tc>
      </w:tr>
      <w:tr w:rsidR="006E0CFA" w:rsidRPr="00A75C05" w:rsidTr="00DF46A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A01568" w:rsidRDefault="006E0CFA" w:rsidP="006E0CFA">
            <w:pPr>
              <w:snapToGrid w:val="0"/>
              <w:spacing w:after="0" w:line="240" w:lineRule="auto"/>
            </w:pPr>
            <w:r w:rsidRPr="00A01568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A01568" w:rsidRDefault="00CE1944" w:rsidP="006E0CFA">
            <w:pPr>
              <w:snapToGrid w:val="0"/>
              <w:spacing w:after="0" w:line="240" w:lineRule="auto"/>
            </w:pPr>
            <w:hyperlink r:id="rId88" w:history="1">
              <w:r w:rsidR="006E0CFA" w:rsidRPr="00A01568">
                <w:rPr>
                  <w:rStyle w:val="Hyperlink"/>
                  <w:rFonts w:cs="Arial"/>
                  <w:color w:val="auto"/>
                </w:rPr>
                <w:t>S1-174167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A01568" w:rsidRDefault="002510D1" w:rsidP="006E0CFA">
            <w:pPr>
              <w:snapToGrid w:val="0"/>
              <w:spacing w:after="0" w:line="240" w:lineRule="auto"/>
            </w:pPr>
            <w:r w:rsidRPr="00A01568">
              <w:rPr>
                <w:noProof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A01568" w:rsidRDefault="006E0CFA" w:rsidP="006E0CFA">
            <w:pPr>
              <w:snapToGrid w:val="0"/>
              <w:spacing w:after="0" w:line="240" w:lineRule="auto"/>
            </w:pPr>
            <w:r w:rsidRPr="00A01568">
              <w:t xml:space="preserve">CR22.889v16.0.0: </w:t>
            </w:r>
            <w:r w:rsidR="002510D1" w:rsidRPr="00A01568">
              <w:rPr>
                <w:noProof/>
              </w:rPr>
              <w:t>Network Slicing in the rail context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A01568" w:rsidRDefault="00A01568" w:rsidP="006E0CFA">
            <w:pPr>
              <w:snapToGrid w:val="0"/>
              <w:spacing w:after="0" w:line="240" w:lineRule="auto"/>
            </w:pPr>
            <w:r w:rsidRPr="00A01568">
              <w:t>Revised to S1-174409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510D1" w:rsidRPr="00A01568" w:rsidRDefault="006E0CFA" w:rsidP="002510D1">
            <w:pPr>
              <w:snapToGrid w:val="0"/>
              <w:spacing w:after="0" w:line="240" w:lineRule="auto"/>
            </w:pPr>
            <w:r w:rsidRPr="00A01568">
              <w:t>WI code FS_FRMCS Rel-16 CR00</w:t>
            </w:r>
            <w:r w:rsidR="002510D1" w:rsidRPr="00A01568">
              <w:t>50</w:t>
            </w:r>
            <w:r w:rsidRPr="00A01568">
              <w:t>R- Cat B</w:t>
            </w:r>
            <w:r w:rsidR="002510D1" w:rsidRPr="00A01568">
              <w:t xml:space="preserve"> </w:t>
            </w:r>
          </w:p>
          <w:p w:rsidR="002510D1" w:rsidRPr="00A01568" w:rsidRDefault="002510D1" w:rsidP="002510D1">
            <w:pPr>
              <w:snapToGrid w:val="0"/>
              <w:spacing w:after="0" w:line="240" w:lineRule="auto"/>
              <w:rPr>
                <w:highlight w:val="yellow"/>
              </w:rPr>
            </w:pPr>
            <w:r w:rsidRPr="00A01568">
              <w:rPr>
                <w:highlight w:val="yellow"/>
              </w:rPr>
              <w:t xml:space="preserve">Resolve question marks in source list </w:t>
            </w:r>
          </w:p>
          <w:p w:rsidR="006E0CFA" w:rsidRPr="00A01568" w:rsidRDefault="002510D1" w:rsidP="002510D1">
            <w:pPr>
              <w:snapToGrid w:val="0"/>
              <w:spacing w:after="0" w:line="240" w:lineRule="auto"/>
            </w:pPr>
            <w:r w:rsidRPr="00A01568">
              <w:rPr>
                <w:highlight w:val="yellow"/>
              </w:rPr>
              <w:t>Add clauses affected 12.x</w:t>
            </w:r>
          </w:p>
        </w:tc>
      </w:tr>
      <w:tr w:rsidR="00A01568" w:rsidRPr="00A75C05" w:rsidTr="00DF46A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01568" w:rsidRPr="00DF46AF" w:rsidRDefault="00A01568" w:rsidP="006E0CFA">
            <w:pPr>
              <w:snapToGrid w:val="0"/>
              <w:spacing w:after="0" w:line="240" w:lineRule="auto"/>
            </w:pPr>
            <w:r w:rsidRPr="00DF46AF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01568" w:rsidRPr="00DF46AF" w:rsidRDefault="00CE1944" w:rsidP="006E0CFA">
            <w:pPr>
              <w:snapToGrid w:val="0"/>
              <w:spacing w:after="0" w:line="240" w:lineRule="auto"/>
            </w:pPr>
            <w:hyperlink r:id="rId89" w:history="1">
              <w:r w:rsidR="00A01568" w:rsidRPr="00DF46AF">
                <w:rPr>
                  <w:rStyle w:val="Hyperlink"/>
                  <w:rFonts w:cs="Arial"/>
                  <w:color w:val="auto"/>
                </w:rPr>
                <w:t>S1-174409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01568" w:rsidRPr="00DF46AF" w:rsidRDefault="00A01568" w:rsidP="006E0CFA">
            <w:pPr>
              <w:snapToGrid w:val="0"/>
              <w:spacing w:after="0" w:line="240" w:lineRule="auto"/>
              <w:rPr>
                <w:noProof/>
              </w:rPr>
            </w:pPr>
            <w:r w:rsidRPr="00DF46AF">
              <w:rPr>
                <w:noProof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01568" w:rsidRPr="00DF46AF" w:rsidRDefault="00A01568" w:rsidP="006E0CFA">
            <w:pPr>
              <w:snapToGrid w:val="0"/>
              <w:spacing w:after="0" w:line="240" w:lineRule="auto"/>
            </w:pPr>
            <w:r w:rsidRPr="00DF46AF">
              <w:t>CR22.889v16.0.0: Network Slicing in the rail context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01568" w:rsidRPr="00DF46AF" w:rsidRDefault="00DF46AF" w:rsidP="006E0CFA">
            <w:pPr>
              <w:snapToGrid w:val="0"/>
              <w:spacing w:after="0" w:line="240" w:lineRule="auto"/>
            </w:pPr>
            <w:r w:rsidRPr="00DF46AF">
              <w:t>Revised to S1-174430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01568" w:rsidRPr="00DF46AF" w:rsidRDefault="00A01568" w:rsidP="002510D1">
            <w:pPr>
              <w:snapToGrid w:val="0"/>
              <w:spacing w:after="0" w:line="240" w:lineRule="auto"/>
              <w:rPr>
                <w:i/>
              </w:rPr>
            </w:pPr>
            <w:r w:rsidRPr="00DF46AF">
              <w:rPr>
                <w:i/>
              </w:rPr>
              <w:t xml:space="preserve">WI code FS_FRMCS Rel-16 CR0050R- Cat B </w:t>
            </w:r>
          </w:p>
          <w:p w:rsidR="00A01568" w:rsidRPr="00DF46AF" w:rsidRDefault="00A01568" w:rsidP="002510D1">
            <w:pPr>
              <w:snapToGrid w:val="0"/>
              <w:spacing w:after="0" w:line="240" w:lineRule="auto"/>
              <w:rPr>
                <w:i/>
                <w:highlight w:val="yellow"/>
              </w:rPr>
            </w:pPr>
            <w:r w:rsidRPr="00DF46AF">
              <w:rPr>
                <w:i/>
                <w:highlight w:val="yellow"/>
              </w:rPr>
              <w:t xml:space="preserve">Resolve question marks in source list </w:t>
            </w:r>
          </w:p>
          <w:p w:rsidR="00A01568" w:rsidRPr="00DF46AF" w:rsidRDefault="00A01568" w:rsidP="002510D1">
            <w:pPr>
              <w:snapToGrid w:val="0"/>
              <w:spacing w:after="0" w:line="240" w:lineRule="auto"/>
            </w:pPr>
            <w:r w:rsidRPr="00DF46AF">
              <w:rPr>
                <w:i/>
                <w:highlight w:val="yellow"/>
              </w:rPr>
              <w:t>Add clauses affected 12.x</w:t>
            </w:r>
          </w:p>
          <w:p w:rsidR="00A01568" w:rsidRPr="00DF46AF" w:rsidRDefault="00A01568" w:rsidP="002510D1">
            <w:pPr>
              <w:snapToGrid w:val="0"/>
              <w:spacing w:after="0" w:line="240" w:lineRule="auto"/>
            </w:pPr>
            <w:r w:rsidRPr="00DF46AF">
              <w:t>Revision of S1-174167.</w:t>
            </w:r>
          </w:p>
        </w:tc>
      </w:tr>
      <w:tr w:rsidR="00DF46AF" w:rsidRPr="00A75C05" w:rsidTr="00DF46A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F46AF" w:rsidRPr="00DF46AF" w:rsidRDefault="00DF46AF" w:rsidP="006E0CFA">
            <w:pPr>
              <w:snapToGrid w:val="0"/>
              <w:spacing w:after="0" w:line="240" w:lineRule="auto"/>
            </w:pPr>
            <w:r w:rsidRPr="00DF46AF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F46AF" w:rsidRPr="00DF46AF" w:rsidRDefault="00CE1944" w:rsidP="006E0CFA">
            <w:pPr>
              <w:snapToGrid w:val="0"/>
              <w:spacing w:after="0" w:line="240" w:lineRule="auto"/>
            </w:pPr>
            <w:hyperlink r:id="rId90" w:history="1">
              <w:r w:rsidR="00DF46AF" w:rsidRPr="00DF46AF">
                <w:rPr>
                  <w:rStyle w:val="Hyperlink"/>
                  <w:rFonts w:cs="Arial"/>
                  <w:color w:val="auto"/>
                </w:rPr>
                <w:t>S1-174430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F46AF" w:rsidRPr="00DF46AF" w:rsidRDefault="00DF46AF" w:rsidP="006E0CFA">
            <w:pPr>
              <w:snapToGrid w:val="0"/>
              <w:spacing w:after="0" w:line="240" w:lineRule="auto"/>
              <w:rPr>
                <w:noProof/>
              </w:rPr>
            </w:pPr>
            <w:r w:rsidRPr="00DF46AF">
              <w:rPr>
                <w:noProof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F46AF" w:rsidRPr="00DF46AF" w:rsidRDefault="00DF46AF" w:rsidP="006E0CFA">
            <w:pPr>
              <w:snapToGrid w:val="0"/>
              <w:spacing w:after="0" w:line="240" w:lineRule="auto"/>
            </w:pPr>
            <w:r w:rsidRPr="00DF46AF">
              <w:t>CR22.889v16.0.0: Network Slicing in the rail context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F46AF" w:rsidRPr="00DF46AF" w:rsidRDefault="00DF46AF" w:rsidP="006E0CFA">
            <w:pPr>
              <w:snapToGrid w:val="0"/>
              <w:spacing w:after="0" w:line="240" w:lineRule="auto"/>
            </w:pPr>
            <w:r w:rsidRPr="00DF46AF">
              <w:t>Agreed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F46AF" w:rsidRPr="00DF46AF" w:rsidRDefault="00DF46AF" w:rsidP="002510D1">
            <w:pPr>
              <w:snapToGrid w:val="0"/>
              <w:spacing w:after="0" w:line="240" w:lineRule="auto"/>
              <w:rPr>
                <w:i/>
              </w:rPr>
            </w:pPr>
            <w:r w:rsidRPr="00DF46AF">
              <w:rPr>
                <w:i/>
              </w:rPr>
              <w:t xml:space="preserve">WI code FS_FRMCS Rel-16 CR0050R- Cat B </w:t>
            </w:r>
          </w:p>
          <w:p w:rsidR="00DF46AF" w:rsidRPr="00DF46AF" w:rsidRDefault="00DF46AF" w:rsidP="002510D1">
            <w:pPr>
              <w:snapToGrid w:val="0"/>
              <w:spacing w:after="0" w:line="240" w:lineRule="auto"/>
              <w:rPr>
                <w:i/>
                <w:highlight w:val="yellow"/>
              </w:rPr>
            </w:pPr>
            <w:r w:rsidRPr="00DF46AF">
              <w:rPr>
                <w:i/>
                <w:highlight w:val="yellow"/>
              </w:rPr>
              <w:t xml:space="preserve">Resolve question marks in source list </w:t>
            </w:r>
          </w:p>
          <w:p w:rsidR="00DF46AF" w:rsidRPr="00DF46AF" w:rsidRDefault="00DF46AF" w:rsidP="002510D1">
            <w:pPr>
              <w:snapToGrid w:val="0"/>
              <w:spacing w:after="0" w:line="240" w:lineRule="auto"/>
              <w:rPr>
                <w:i/>
              </w:rPr>
            </w:pPr>
            <w:r w:rsidRPr="00DF46AF">
              <w:rPr>
                <w:i/>
                <w:highlight w:val="yellow"/>
              </w:rPr>
              <w:lastRenderedPageBreak/>
              <w:t>Add clauses affected 12.x</w:t>
            </w:r>
          </w:p>
          <w:p w:rsidR="00DF46AF" w:rsidRPr="00DF46AF" w:rsidRDefault="00DF46AF" w:rsidP="002510D1">
            <w:pPr>
              <w:snapToGrid w:val="0"/>
              <w:spacing w:after="0" w:line="240" w:lineRule="auto"/>
            </w:pPr>
            <w:r w:rsidRPr="00DF46AF">
              <w:rPr>
                <w:i/>
              </w:rPr>
              <w:t>Revision of S1-174167.</w:t>
            </w:r>
          </w:p>
          <w:p w:rsidR="00DF46AF" w:rsidRDefault="00DF46AF" w:rsidP="002510D1">
            <w:pPr>
              <w:snapToGrid w:val="0"/>
              <w:spacing w:after="0" w:line="240" w:lineRule="auto"/>
            </w:pPr>
            <w:r w:rsidRPr="00DF46AF">
              <w:t>Revision of S1-174409.</w:t>
            </w:r>
          </w:p>
          <w:p w:rsidR="00DF46AF" w:rsidRPr="00DF46AF" w:rsidRDefault="00DF46AF" w:rsidP="002510D1">
            <w:pPr>
              <w:snapToGrid w:val="0"/>
              <w:spacing w:after="0" w:line="240" w:lineRule="auto"/>
            </w:pPr>
          </w:p>
          <w:p w:rsidR="00DF46AF" w:rsidRDefault="00DF46AF" w:rsidP="002510D1">
            <w:pPr>
              <w:snapToGrid w:val="0"/>
              <w:spacing w:after="0" w:line="240" w:lineRule="auto"/>
            </w:pPr>
          </w:p>
          <w:p w:rsidR="00DF46AF" w:rsidRPr="00DF46AF" w:rsidRDefault="00DF46AF" w:rsidP="002510D1">
            <w:pPr>
              <w:snapToGrid w:val="0"/>
              <w:spacing w:after="0" w:line="240" w:lineRule="auto"/>
            </w:pPr>
            <w:r>
              <w:t>N</w:t>
            </w:r>
            <w:r w:rsidRPr="00DF46AF">
              <w:t>o presentation</w:t>
            </w:r>
          </w:p>
        </w:tc>
      </w:tr>
      <w:tr w:rsidR="006E0CFA" w:rsidRPr="00A75C05" w:rsidTr="002640E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2640EE" w:rsidRDefault="006E0CFA" w:rsidP="006E0CFA">
            <w:pPr>
              <w:snapToGrid w:val="0"/>
              <w:spacing w:after="0" w:line="240" w:lineRule="auto"/>
            </w:pPr>
            <w:r w:rsidRPr="002640EE"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2640EE" w:rsidRDefault="00CE1944" w:rsidP="006E0CFA">
            <w:pPr>
              <w:snapToGrid w:val="0"/>
              <w:spacing w:after="0" w:line="240" w:lineRule="auto"/>
            </w:pPr>
            <w:hyperlink r:id="rId91" w:history="1">
              <w:r w:rsidR="006E0CFA" w:rsidRPr="002640EE">
                <w:rPr>
                  <w:rStyle w:val="Hyperlink"/>
                  <w:rFonts w:cs="Arial"/>
                  <w:color w:val="auto"/>
                </w:rPr>
                <w:t>S1-174214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2640EE" w:rsidRDefault="00CE1944" w:rsidP="006E0CFA">
            <w:pPr>
              <w:snapToGrid w:val="0"/>
              <w:spacing w:after="0" w:line="240" w:lineRule="auto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2524B" w:rsidRPr="002640EE">
              <w:rPr>
                <w:noProof/>
              </w:rPr>
              <w:t>ETRI, Hansung University</w:t>
            </w:r>
            <w:r>
              <w:rPr>
                <w:noProof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2640EE" w:rsidRDefault="006E0CFA" w:rsidP="006E0CFA">
            <w:pPr>
              <w:snapToGrid w:val="0"/>
              <w:spacing w:after="0" w:line="240" w:lineRule="auto"/>
            </w:pPr>
            <w:r w:rsidRPr="002640EE">
              <w:t xml:space="preserve">CR22.889v16.0.0: </w:t>
            </w:r>
            <w:r w:rsidR="00CE1944">
              <w:fldChar w:fldCharType="begin"/>
            </w:r>
            <w:r w:rsidR="00CE1944">
              <w:instrText xml:space="preserve"> DOCPROPERTY  CrTitle </w:instrText>
            </w:r>
            <w:r w:rsidR="00CE1944">
              <w:instrText xml:space="preserve"> \* MERGEFORMAT </w:instrText>
            </w:r>
            <w:r w:rsidR="00CE1944">
              <w:fldChar w:fldCharType="separate"/>
            </w:r>
            <w:r w:rsidR="0032524B" w:rsidRPr="002640EE">
              <w:t>FS_FRMCS Editorials</w:t>
            </w:r>
            <w:r w:rsidR="00CE1944">
              <w:fldChar w:fldCharType="end"/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2640EE" w:rsidRDefault="002640EE" w:rsidP="006E0CFA">
            <w:pPr>
              <w:snapToGrid w:val="0"/>
              <w:spacing w:after="0" w:line="240" w:lineRule="auto"/>
            </w:pPr>
            <w:r w:rsidRPr="002640EE">
              <w:t>Revised to S1-174418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0CFA" w:rsidRPr="002640EE" w:rsidRDefault="006E0CFA" w:rsidP="006E0CFA">
            <w:pPr>
              <w:snapToGrid w:val="0"/>
              <w:spacing w:after="0" w:line="240" w:lineRule="auto"/>
            </w:pPr>
            <w:r w:rsidRPr="002640EE">
              <w:t xml:space="preserve">WI code FS_FRMCS Rel-16 CR0001R- Cat </w:t>
            </w:r>
            <w:r w:rsidR="0032524B" w:rsidRPr="002640EE">
              <w:t>D</w:t>
            </w:r>
          </w:p>
          <w:p w:rsidR="0032524B" w:rsidRPr="002640EE" w:rsidRDefault="0032524B" w:rsidP="006E0CFA">
            <w:pPr>
              <w:snapToGrid w:val="0"/>
              <w:spacing w:after="0" w:line="240" w:lineRule="auto"/>
            </w:pPr>
            <w:r w:rsidRPr="002640EE">
              <w:rPr>
                <w:highlight w:val="yellow"/>
              </w:rPr>
              <w:t>May be MCC can do this without a formal CR. Otherwise a proper CR has to be created, including all in one file, with clauses affected etc.</w:t>
            </w:r>
          </w:p>
        </w:tc>
      </w:tr>
      <w:tr w:rsidR="002640EE" w:rsidRPr="00A75C05" w:rsidTr="002640E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0EE" w:rsidRPr="002640EE" w:rsidRDefault="002640EE" w:rsidP="006E0CFA">
            <w:pPr>
              <w:snapToGrid w:val="0"/>
              <w:spacing w:after="0" w:line="240" w:lineRule="auto"/>
            </w:pPr>
            <w:r w:rsidRPr="002640EE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0EE" w:rsidRPr="002640EE" w:rsidRDefault="00CE1944" w:rsidP="006E0CFA">
            <w:pPr>
              <w:snapToGrid w:val="0"/>
              <w:spacing w:after="0" w:line="240" w:lineRule="auto"/>
            </w:pPr>
            <w:hyperlink r:id="rId92" w:history="1">
              <w:r w:rsidR="002640EE" w:rsidRPr="002640EE">
                <w:rPr>
                  <w:rStyle w:val="Hyperlink"/>
                  <w:rFonts w:cs="Arial"/>
                  <w:color w:val="auto"/>
                </w:rPr>
                <w:t>S1-174418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0EE" w:rsidRPr="002640EE" w:rsidRDefault="002640EE" w:rsidP="006E0CFA">
            <w:pPr>
              <w:snapToGrid w:val="0"/>
              <w:spacing w:after="0" w:line="240" w:lineRule="auto"/>
            </w:pPr>
            <w:r w:rsidRPr="002640EE">
              <w:t xml:space="preserve">ETRI, </w:t>
            </w:r>
            <w:proofErr w:type="spellStart"/>
            <w:r w:rsidRPr="002640EE">
              <w:t>Hansung</w:t>
            </w:r>
            <w:proofErr w:type="spellEnd"/>
            <w:r w:rsidRPr="002640EE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0EE" w:rsidRPr="002640EE" w:rsidRDefault="002640EE" w:rsidP="006E0CFA">
            <w:pPr>
              <w:snapToGrid w:val="0"/>
              <w:spacing w:after="0" w:line="240" w:lineRule="auto"/>
            </w:pPr>
            <w:r w:rsidRPr="002640EE">
              <w:t>CR22.889v16.0.0: FS_FRMCS Editorials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0EE" w:rsidRPr="002640EE" w:rsidRDefault="002640EE" w:rsidP="006E0CFA">
            <w:pPr>
              <w:snapToGrid w:val="0"/>
              <w:spacing w:after="0" w:line="240" w:lineRule="auto"/>
            </w:pPr>
            <w:r w:rsidRPr="002640EE">
              <w:t>Agreed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0EE" w:rsidRPr="002640EE" w:rsidRDefault="002640EE" w:rsidP="006E0CFA">
            <w:pPr>
              <w:snapToGrid w:val="0"/>
              <w:spacing w:after="0" w:line="240" w:lineRule="auto"/>
              <w:rPr>
                <w:i/>
              </w:rPr>
            </w:pPr>
            <w:r w:rsidRPr="002640EE">
              <w:rPr>
                <w:i/>
              </w:rPr>
              <w:t>WI code FS_FRMCS Rel-16 CR0001R- Cat D</w:t>
            </w:r>
          </w:p>
          <w:p w:rsidR="002640EE" w:rsidRPr="002640EE" w:rsidRDefault="002640EE" w:rsidP="006E0CFA">
            <w:pPr>
              <w:snapToGrid w:val="0"/>
              <w:spacing w:after="0" w:line="240" w:lineRule="auto"/>
            </w:pPr>
            <w:r w:rsidRPr="002640EE">
              <w:rPr>
                <w:i/>
                <w:highlight w:val="yellow"/>
              </w:rPr>
              <w:t>May be MCC can do this without a formal CR. Otherwise a proper CR has to be created, including all in one file, with clauses affected etc.</w:t>
            </w:r>
          </w:p>
          <w:p w:rsidR="002640EE" w:rsidRDefault="002640EE" w:rsidP="006E0CFA">
            <w:pPr>
              <w:snapToGrid w:val="0"/>
              <w:spacing w:after="0" w:line="240" w:lineRule="auto"/>
            </w:pPr>
            <w:r w:rsidRPr="002640EE">
              <w:t>Revision of S1-174214.</w:t>
            </w:r>
          </w:p>
          <w:p w:rsidR="002640EE" w:rsidRPr="002640EE" w:rsidRDefault="002640EE" w:rsidP="006E0CFA">
            <w:pPr>
              <w:snapToGrid w:val="0"/>
              <w:spacing w:after="0" w:line="240" w:lineRule="auto"/>
            </w:pPr>
          </w:p>
          <w:p w:rsidR="002640EE" w:rsidRDefault="002640EE" w:rsidP="006E0CFA">
            <w:pPr>
              <w:snapToGrid w:val="0"/>
              <w:spacing w:after="0" w:line="240" w:lineRule="auto"/>
            </w:pPr>
          </w:p>
          <w:p w:rsidR="002640EE" w:rsidRPr="002640EE" w:rsidRDefault="002640EE" w:rsidP="006E0CFA">
            <w:pPr>
              <w:snapToGrid w:val="0"/>
              <w:spacing w:after="0" w:line="240" w:lineRule="auto"/>
            </w:pPr>
            <w:r>
              <w:t>N</w:t>
            </w:r>
            <w:r w:rsidRPr="002640EE">
              <w:t>o presentation</w:t>
            </w:r>
          </w:p>
        </w:tc>
      </w:tr>
      <w:tr w:rsidR="00A3347C" w:rsidRPr="00A75C05" w:rsidTr="00B161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3347C" w:rsidRPr="00B16142" w:rsidRDefault="00A3347C" w:rsidP="00AE2B34">
            <w:pPr>
              <w:snapToGrid w:val="0"/>
              <w:spacing w:after="0" w:line="240" w:lineRule="auto"/>
            </w:pPr>
            <w:r w:rsidRPr="00B16142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3347C" w:rsidRPr="00B16142" w:rsidRDefault="00CE1944" w:rsidP="00AE2B34">
            <w:pPr>
              <w:snapToGrid w:val="0"/>
              <w:spacing w:after="0" w:line="240" w:lineRule="auto"/>
            </w:pPr>
            <w:hyperlink r:id="rId93" w:history="1">
              <w:r w:rsidR="00A3347C" w:rsidRPr="00B16142">
                <w:rPr>
                  <w:rStyle w:val="Hyperlink"/>
                  <w:rFonts w:cs="Arial"/>
                  <w:color w:val="auto"/>
                </w:rPr>
                <w:t>S1-174014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3347C" w:rsidRPr="00B16142" w:rsidRDefault="00A3347C" w:rsidP="00AE2B34">
            <w:pPr>
              <w:snapToGrid w:val="0"/>
              <w:spacing w:after="0" w:line="240" w:lineRule="auto"/>
            </w:pPr>
            <w:r w:rsidRPr="00B16142">
              <w:t xml:space="preserve">Huawei, </w:t>
            </w:r>
            <w:proofErr w:type="spellStart"/>
            <w:r w:rsidRPr="00B16142">
              <w:t>Hisilicon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3347C" w:rsidRPr="00B16142" w:rsidRDefault="00A3347C" w:rsidP="00AE2B34">
            <w:pPr>
              <w:snapToGrid w:val="0"/>
              <w:spacing w:after="0" w:line="240" w:lineRule="auto"/>
            </w:pPr>
            <w:r w:rsidRPr="00B16142">
              <w:t>Add the other direction of communication from Controller to Driver for 6.3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3347C" w:rsidRPr="00B16142" w:rsidRDefault="00B16142" w:rsidP="00AE2B34">
            <w:pPr>
              <w:snapToGrid w:val="0"/>
              <w:spacing w:after="0" w:line="240" w:lineRule="auto"/>
            </w:pPr>
            <w:r w:rsidRPr="00B16142">
              <w:t>Withdrawn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3347C" w:rsidRPr="00B16142" w:rsidRDefault="00A3347C" w:rsidP="00AE2B34">
            <w:pPr>
              <w:snapToGrid w:val="0"/>
              <w:spacing w:after="0" w:line="240" w:lineRule="auto"/>
            </w:pPr>
            <w:r w:rsidRPr="00B16142">
              <w:rPr>
                <w:highlight w:val="yellow"/>
              </w:rPr>
              <w:t>Not available</w:t>
            </w:r>
          </w:p>
        </w:tc>
      </w:tr>
      <w:tr w:rsidR="002F6B03" w:rsidRPr="00B04844" w:rsidTr="00EE1530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D9769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color w:val="1F497D"/>
              </w:rPr>
              <w:t>S1-174388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4388 Start;</w:t>
            </w:r>
            <w:r w:rsidR="00AB1DBE">
              <w:rPr>
                <w:rFonts w:eastAsia="Arial Unicode MS" w:cs="Arial"/>
                <w:szCs w:val="18"/>
                <w:lang w:eastAsia="ar-SA"/>
              </w:rPr>
              <w:t xml:space="preserve"> 4437 End;</w:t>
            </w: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S1-174389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S1-174390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S1-174391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S1-174392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S1-174393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S1-174394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S1-174395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S1-174396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S1-174397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S1-174398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S1-174399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0D6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0D6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6341E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4400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E15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6341E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4431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6341E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End - drafting</w:t>
            </w:r>
          </w:p>
        </w:tc>
      </w:tr>
      <w:tr w:rsidR="002F6B03" w:rsidRPr="00B04844" w:rsidTr="00EE1530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E6341E" w:rsidRPr="00A75C05" w:rsidTr="006119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5D041D" w:rsidRDefault="00E6341E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2B0545" w:rsidRDefault="00E6341E" w:rsidP="0061194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2B0545" w:rsidRDefault="00E6341E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5D041D" w:rsidRDefault="00E6341E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5D041D" w:rsidRDefault="00E6341E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5D041D" w:rsidRDefault="00E6341E" w:rsidP="0061194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6341E" w:rsidRPr="00A75C05" w:rsidTr="006119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5D041D" w:rsidRDefault="00E6341E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2B0545" w:rsidRDefault="00E6341E" w:rsidP="0061194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2B0545" w:rsidRDefault="00E6341E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5D041D" w:rsidRDefault="00E6341E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5D041D" w:rsidRDefault="00E6341E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5D041D" w:rsidRDefault="00E6341E" w:rsidP="0061194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6341E" w:rsidRPr="00A75C05" w:rsidTr="006119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5D041D" w:rsidRDefault="00E6341E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2B0545" w:rsidRDefault="00E6341E" w:rsidP="0061194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2B0545" w:rsidRDefault="00E6341E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5D041D" w:rsidRDefault="00E6341E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5D041D" w:rsidRDefault="00E6341E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5D041D" w:rsidRDefault="00E6341E" w:rsidP="0061194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6341E" w:rsidRPr="00A75C05" w:rsidTr="006119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5D041D" w:rsidRDefault="00E6341E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2B0545" w:rsidRDefault="00E6341E" w:rsidP="0061194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2B0545" w:rsidRDefault="00E6341E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5D041D" w:rsidRDefault="00E6341E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5D041D" w:rsidRDefault="00E6341E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41E" w:rsidRPr="005D041D" w:rsidRDefault="00E6341E" w:rsidP="0061194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4437 End;</w:t>
            </w:r>
          </w:p>
        </w:tc>
      </w:tr>
      <w:tr w:rsidR="002F6B03" w:rsidRPr="00B04844" w:rsidTr="00EE1530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bookmarkStart w:id="13" w:name="_GoBack"/>
            <w:bookmarkEnd w:id="13"/>
            <w:r w:rsidRPr="004E36F9">
              <w:t>Summary of drafting session</w:t>
            </w:r>
          </w:p>
        </w:tc>
      </w:tr>
      <w:tr w:rsidR="002F6B03" w:rsidRPr="00A75C05" w:rsidTr="00EE1530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894FB0" w:rsidRDefault="00BC7A4A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RAILWAY (MONASTERY2, FS_FRMCS2):</w:t>
            </w:r>
            <w:r w:rsidR="002F6B03">
              <w:rPr>
                <w:rFonts w:eastAsia="Arial Unicode MS" w:cs="Arial"/>
                <w:i/>
                <w:szCs w:val="18"/>
              </w:rPr>
              <w:t xml:space="preserve"> </w:t>
            </w:r>
          </w:p>
          <w:p w:rsidR="00BC7A4A" w:rsidRDefault="00BC7A4A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MONASTERY2: </w:t>
            </w:r>
            <w:r w:rsidR="00E6341E">
              <w:rPr>
                <w:rFonts w:eastAsia="Arial Unicode MS" w:cs="Arial"/>
                <w:i/>
                <w:szCs w:val="18"/>
                <w:lang w:eastAsia="ko-KR"/>
              </w:rPr>
              <w:t xml:space="preserve">five (5) </w:t>
            </w:r>
            <w:proofErr w:type="spellStart"/>
            <w:r w:rsidR="00E6341E"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 w:rsidR="00E6341E">
              <w:rPr>
                <w:rFonts w:eastAsia="Arial Unicode MS" w:cs="Arial"/>
                <w:i/>
                <w:szCs w:val="18"/>
                <w:lang w:eastAsia="ko-KR"/>
              </w:rPr>
              <w:t xml:space="preserve"> agreed</w:t>
            </w:r>
          </w:p>
          <w:p w:rsidR="002F6B03" w:rsidRDefault="002F6B0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lastRenderedPageBreak/>
              <w:t xml:space="preserve"> </w:t>
            </w:r>
            <w:r w:rsidR="00BC7A4A">
              <w:rPr>
                <w:rFonts w:eastAsia="Arial Unicode MS" w:cs="Arial"/>
                <w:i/>
                <w:szCs w:val="18"/>
                <w:lang w:eastAsia="ko-KR"/>
              </w:rPr>
              <w:t>1</w:t>
            </w:r>
            <w:r w:rsidR="00BC7A4A" w:rsidRPr="00BC7A4A">
              <w:rPr>
                <w:rFonts w:eastAsia="Arial Unicode MS" w:cs="Arial"/>
                <w:i/>
                <w:szCs w:val="18"/>
                <w:vertAlign w:val="superscript"/>
                <w:lang w:eastAsia="ko-KR"/>
              </w:rPr>
              <w:t>st</w:t>
            </w:r>
            <w:r w:rsidR="00BC7A4A">
              <w:rPr>
                <w:rFonts w:eastAsia="Arial Unicode MS" w:cs="Arial"/>
                <w:i/>
                <w:szCs w:val="18"/>
                <w:lang w:eastAsia="ko-KR"/>
              </w:rPr>
              <w:t xml:space="preserve"> meeting handled TS 22.289 (Skeleton, scope agreed);</w:t>
            </w:r>
          </w:p>
          <w:p w:rsidR="00BC7A4A" w:rsidRDefault="00BC7A4A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Addition and modification of Normative Requirements already included in TS 22.280 and 22.179:</w:t>
            </w:r>
            <w:r w:rsidR="00E6341E">
              <w:rPr>
                <w:rFonts w:eastAsia="Arial Unicode MS" w:cs="Arial"/>
                <w:i/>
                <w:szCs w:val="18"/>
                <w:lang w:eastAsia="ko-KR"/>
              </w:rPr>
              <w:t xml:space="preserve"> CRs are mostly/all </w:t>
            </w:r>
            <w:proofErr w:type="spellStart"/>
            <w:r w:rsidR="00E6341E">
              <w:rPr>
                <w:rFonts w:eastAsia="Arial Unicode MS" w:cs="Arial"/>
                <w:i/>
                <w:szCs w:val="18"/>
                <w:lang w:eastAsia="ko-KR"/>
              </w:rPr>
              <w:t>Cat.B</w:t>
            </w:r>
            <w:proofErr w:type="spellEnd"/>
          </w:p>
          <w:p w:rsidR="00BC7A4A" w:rsidRDefault="00BC7A4A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FS_FRMCS2:</w:t>
            </w:r>
            <w:r w:rsidR="00E6341E">
              <w:rPr>
                <w:rFonts w:eastAsia="Arial Unicode MS" w:cs="Arial"/>
                <w:i/>
                <w:szCs w:val="18"/>
              </w:rPr>
              <w:t xml:space="preserve"> six (6) </w:t>
            </w:r>
            <w:proofErr w:type="spellStart"/>
            <w:r w:rsidR="00E6341E"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 w:rsidR="00E6341E">
              <w:rPr>
                <w:rFonts w:eastAsia="Arial Unicode MS" w:cs="Arial"/>
                <w:i/>
                <w:szCs w:val="18"/>
              </w:rPr>
              <w:t xml:space="preserve"> agreed</w:t>
            </w:r>
          </w:p>
          <w:p w:rsidR="00E6341E" w:rsidRDefault="00E6341E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Terminology; Re-organization of Use cases (e.g., move from one location of TR to another section)</w:t>
            </w:r>
          </w:p>
          <w:p w:rsidR="00E6341E" w:rsidRDefault="00E6341E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Use Cases: on-train outgoing voice communication from train staff towards a ground user; network slicing; supporting supplementary services in FRMCS; </w:t>
            </w:r>
          </w:p>
          <w:p w:rsidR="002F6B03" w:rsidRPr="005D041D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894FB0" w:rsidTr="00EE1530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F6B03" w:rsidRPr="00894FB0" w:rsidRDefault="002F6B03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lastRenderedPageBreak/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944" w:rsidRDefault="00CE1944" w:rsidP="002E015E">
      <w:pPr>
        <w:spacing w:after="0" w:line="240" w:lineRule="auto"/>
      </w:pPr>
      <w:r>
        <w:separator/>
      </w:r>
    </w:p>
  </w:endnote>
  <w:endnote w:type="continuationSeparator" w:id="0">
    <w:p w:rsidR="00CE1944" w:rsidRDefault="00CE1944" w:rsidP="002E015E">
      <w:pPr>
        <w:spacing w:after="0" w:line="240" w:lineRule="auto"/>
      </w:pPr>
      <w:r>
        <w:continuationSeparator/>
      </w:r>
    </w:p>
  </w:endnote>
  <w:endnote w:type="continuationNotice" w:id="1">
    <w:p w:rsidR="00CE1944" w:rsidRDefault="00CE19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944" w:rsidRDefault="00CE1944" w:rsidP="002E015E">
      <w:pPr>
        <w:spacing w:after="0" w:line="240" w:lineRule="auto"/>
      </w:pPr>
      <w:r>
        <w:separator/>
      </w:r>
    </w:p>
  </w:footnote>
  <w:footnote w:type="continuationSeparator" w:id="0">
    <w:p w:rsidR="00CE1944" w:rsidRDefault="00CE1944" w:rsidP="002E015E">
      <w:pPr>
        <w:spacing w:after="0" w:line="240" w:lineRule="auto"/>
      </w:pPr>
      <w:r>
        <w:continuationSeparator/>
      </w:r>
    </w:p>
  </w:footnote>
  <w:footnote w:type="continuationNotice" w:id="1">
    <w:p w:rsidR="00CE1944" w:rsidRDefault="00CE194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87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44F0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3AC6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4CEE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0EE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2955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365A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27BDD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099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99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71A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85A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6413"/>
    <w:rsid w:val="006375C8"/>
    <w:rsid w:val="00637728"/>
    <w:rsid w:val="00637840"/>
    <w:rsid w:val="00637940"/>
    <w:rsid w:val="00637A1E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572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38A1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56D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9FA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081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1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E09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007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FDF"/>
    <w:rsid w:val="0091609E"/>
    <w:rsid w:val="009169FA"/>
    <w:rsid w:val="0091745E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59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3ECE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961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091"/>
    <w:rsid w:val="009E7255"/>
    <w:rsid w:val="009E7297"/>
    <w:rsid w:val="009E75EF"/>
    <w:rsid w:val="009E78AB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A44"/>
    <w:rsid w:val="009F5B17"/>
    <w:rsid w:val="009F6DE0"/>
    <w:rsid w:val="009F6F3A"/>
    <w:rsid w:val="00A00E79"/>
    <w:rsid w:val="00A01568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6AC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1F8"/>
    <w:rsid w:val="00A43611"/>
    <w:rsid w:val="00A44038"/>
    <w:rsid w:val="00A442AD"/>
    <w:rsid w:val="00A4486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57DF"/>
    <w:rsid w:val="00A57206"/>
    <w:rsid w:val="00A574C8"/>
    <w:rsid w:val="00A57D3D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06D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5E20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6A4F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C7A4A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2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944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1CE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1FE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56F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92F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4D7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3EA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619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80B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6AF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890"/>
    <w:rsid w:val="00E05DD1"/>
    <w:rsid w:val="00E05F81"/>
    <w:rsid w:val="00E07C26"/>
    <w:rsid w:val="00E102E0"/>
    <w:rsid w:val="00E10954"/>
    <w:rsid w:val="00E10F2E"/>
    <w:rsid w:val="00E11E12"/>
    <w:rsid w:val="00E12A5D"/>
    <w:rsid w:val="00E12CFF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41E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15A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0CE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0DFA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70F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99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96E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LTE\SA1\TSGS1_80_Reno\Inbox\docs\S1-174389.zip" TargetMode="External"/><Relationship Id="rId18" Type="http://schemas.openxmlformats.org/officeDocument/2006/relationships/hyperlink" Target="file:///D:\LTE\SA1\TSGS1_80_Reno\Inbox\docs\S1-174431.zip" TargetMode="External"/><Relationship Id="rId26" Type="http://schemas.openxmlformats.org/officeDocument/2006/relationships/hyperlink" Target="file:///C:\Users\norpahj\AppData\Local\Microsoft\Windows\INetCache\Content.Outlook\XYSZ9Z0W\docs\S1-174133.zip" TargetMode="External"/><Relationship Id="rId39" Type="http://schemas.openxmlformats.org/officeDocument/2006/relationships/hyperlink" Target="file:///D:\LTE\SA1\TSGS1_80_Reno\Inbox\docs\S1-174397.zip" TargetMode="External"/><Relationship Id="rId21" Type="http://schemas.openxmlformats.org/officeDocument/2006/relationships/hyperlink" Target="file:///D:\LTE\SA1\TSGS1_80_Reno\Inbox\docs\S1-174390.zip" TargetMode="External"/><Relationship Id="rId34" Type="http://schemas.openxmlformats.org/officeDocument/2006/relationships/hyperlink" Target="file:///C:\Users\norpahj\AppData\Local\Microsoft\Windows\INetCache\Content.Outlook\XYSZ9Z0W\docs\S1-174138.zip" TargetMode="External"/><Relationship Id="rId42" Type="http://schemas.openxmlformats.org/officeDocument/2006/relationships/hyperlink" Target="file:///C:\Users\norpahj\AppData\Local\Microsoft\Windows\INetCache\Content.Outlook\XYSZ9Z0W\docs\S1-174015.zip" TargetMode="External"/><Relationship Id="rId47" Type="http://schemas.openxmlformats.org/officeDocument/2006/relationships/hyperlink" Target="file:///D:\LTE\SA1\TSGS1_80_Reno\Inbox\docs\S1-174399.zip" TargetMode="External"/><Relationship Id="rId50" Type="http://schemas.openxmlformats.org/officeDocument/2006/relationships/hyperlink" Target="file:///D:\LTE\SA1\TSGS1_80_Reno\Inbox\docs\S1-174400.zip" TargetMode="External"/><Relationship Id="rId55" Type="http://schemas.openxmlformats.org/officeDocument/2006/relationships/hyperlink" Target="file:///D:\LTE\SA1\TSGS1_80_Reno\Inbox\docs\S1-174411.zip" TargetMode="External"/><Relationship Id="rId63" Type="http://schemas.openxmlformats.org/officeDocument/2006/relationships/hyperlink" Target="file:///D:\LTE\SA1\TSGS1_80_Reno\Inbox\docs\S1-174404.zip" TargetMode="External"/><Relationship Id="rId68" Type="http://schemas.openxmlformats.org/officeDocument/2006/relationships/hyperlink" Target="file:///C:\Users\norpahj\AppData\Local\Microsoft\Windows\INetCache\Content.Outlook\XYSZ9Z0W\docs\S1-174151.zip" TargetMode="External"/><Relationship Id="rId76" Type="http://schemas.openxmlformats.org/officeDocument/2006/relationships/hyperlink" Target="file:///D:\LTE\SA1\TSGS1_80_Reno\Inbox\docs\S1-174416.zip" TargetMode="External"/><Relationship Id="rId84" Type="http://schemas.openxmlformats.org/officeDocument/2006/relationships/hyperlink" Target="file:///D:\LTE\SA1\TSGS1_80_Reno\Inbox\docs\S1-174413.zip" TargetMode="External"/><Relationship Id="rId89" Type="http://schemas.openxmlformats.org/officeDocument/2006/relationships/hyperlink" Target="file:///D:\LTE\SA1\TSGS1_80_Reno\Inbox\docs\S1-174409.zip" TargetMode="External"/><Relationship Id="rId7" Type="http://schemas.openxmlformats.org/officeDocument/2006/relationships/footnotes" Target="footnotes.xml"/><Relationship Id="rId71" Type="http://schemas.openxmlformats.org/officeDocument/2006/relationships/hyperlink" Target="file:///C:\Users\norpahj\AppData\Local\Microsoft\Windows\INetCache\Content.Outlook\XYSZ9Z0W\docs\S1-174152.zip" TargetMode="External"/><Relationship Id="rId92" Type="http://schemas.openxmlformats.org/officeDocument/2006/relationships/hyperlink" Target="file:///D:\LTE\SA1\TSGS1_80_Reno\Inbox\docs\S1-174418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AppData\Local\Microsoft\Windows\INetCache\Content.Outlook\XYSZ9Z0W\docs\S1-174137.zip" TargetMode="External"/><Relationship Id="rId29" Type="http://schemas.openxmlformats.org/officeDocument/2006/relationships/hyperlink" Target="file:///D:\LTE\SA1\TSGS1_80_Reno\Inbox\docs\S1-174394.zip" TargetMode="External"/><Relationship Id="rId11" Type="http://schemas.openxmlformats.org/officeDocument/2006/relationships/hyperlink" Target="file:///D:\LTE\SA1\TSGS1_80_Reno\Inbox\docs\S1-174419.zip" TargetMode="External"/><Relationship Id="rId24" Type="http://schemas.openxmlformats.org/officeDocument/2006/relationships/hyperlink" Target="file:///C:\Users\norpahj\AppData\Local\Microsoft\Windows\INetCache\Content.Outlook\XYSZ9Z0W\docs\S1-174136.zip" TargetMode="External"/><Relationship Id="rId32" Type="http://schemas.openxmlformats.org/officeDocument/2006/relationships/hyperlink" Target="file:///D:\LTE\SA1\TSGS1_80_Reno\Inbox\docs\S1-174421.zip" TargetMode="External"/><Relationship Id="rId37" Type="http://schemas.openxmlformats.org/officeDocument/2006/relationships/hyperlink" Target="file:///C:\Users\norpahj\AppData\Local\Microsoft\Windows\INetCache\Content.Outlook\XYSZ9Z0W\docs\S1-174216.zip" TargetMode="External"/><Relationship Id="rId40" Type="http://schemas.openxmlformats.org/officeDocument/2006/relationships/hyperlink" Target="file:///D:\LTE\SA1\TSGS1_80_Reno\Inbox\docs\S1-174422.zip" TargetMode="External"/><Relationship Id="rId45" Type="http://schemas.openxmlformats.org/officeDocument/2006/relationships/hyperlink" Target="file:///D:\LTE\SA1\TSGS1_80_Reno\docs\S1-174257.zip" TargetMode="External"/><Relationship Id="rId53" Type="http://schemas.openxmlformats.org/officeDocument/2006/relationships/hyperlink" Target="file:///D:\LTE\SA1\TSGS1_80_Reno\Inbox\docs\S1-174403.zip" TargetMode="External"/><Relationship Id="rId58" Type="http://schemas.openxmlformats.org/officeDocument/2006/relationships/hyperlink" Target="file:///C:\Users\norpahj\AppData\Local\Microsoft\Windows\INetCache\Content.Outlook\XYSZ9Z0W\docs\S1-174162.zip" TargetMode="External"/><Relationship Id="rId66" Type="http://schemas.openxmlformats.org/officeDocument/2006/relationships/hyperlink" Target="file:///D:\LTE\SA1\TSGS1_80_Reno\Inbox\docs\S1-174402.zip" TargetMode="External"/><Relationship Id="rId74" Type="http://schemas.openxmlformats.org/officeDocument/2006/relationships/hyperlink" Target="file:///D:\LTE\SA1\TSGS1_80_Reno\Inbox\docs\S1-174415.zip" TargetMode="External"/><Relationship Id="rId79" Type="http://schemas.openxmlformats.org/officeDocument/2006/relationships/hyperlink" Target="file:///C:\Users\norpahj\AppData\Local\Microsoft\Windows\INetCache\Content.Outlook\XYSZ9Z0W\docs\S1-174047.zip" TargetMode="External"/><Relationship Id="rId87" Type="http://schemas.openxmlformats.org/officeDocument/2006/relationships/hyperlink" Target="file:///D:\LTE\SA1\TSGS1_80_Reno\Inbox\docs\S1-174414.zip" TargetMode="External"/><Relationship Id="rId5" Type="http://schemas.openxmlformats.org/officeDocument/2006/relationships/settings" Target="settings.xml"/><Relationship Id="rId61" Type="http://schemas.openxmlformats.org/officeDocument/2006/relationships/hyperlink" Target="file:///D:\LTE\SA1\TSGS1_80_Reno\Inbox\docs\S1-174412.zip" TargetMode="External"/><Relationship Id="rId82" Type="http://schemas.openxmlformats.org/officeDocument/2006/relationships/hyperlink" Target="file:///D:\LTE\SA1\TSGS1_80_Reno\Inbox\docs\S1-174408.zip" TargetMode="External"/><Relationship Id="rId90" Type="http://schemas.openxmlformats.org/officeDocument/2006/relationships/hyperlink" Target="file:///D:\LTE\SA1\TSGS1_80_Reno\Inbox\docs\S1-174430.zip" TargetMode="External"/><Relationship Id="rId95" Type="http://schemas.openxmlformats.org/officeDocument/2006/relationships/theme" Target="theme/theme1.xml"/><Relationship Id="rId19" Type="http://schemas.openxmlformats.org/officeDocument/2006/relationships/hyperlink" Target="file:///D:\LTE\SA1\TSGS1_80_Reno\Inbox\docs\S1-174433.zip" TargetMode="External"/><Relationship Id="rId14" Type="http://schemas.openxmlformats.org/officeDocument/2006/relationships/hyperlink" Target="file:///C:\Users\norpahj\AppData\Local\Microsoft\Windows\INetCache\Content.Outlook\XYSZ9Z0W\docs\S1-174134.zip" TargetMode="External"/><Relationship Id="rId22" Type="http://schemas.openxmlformats.org/officeDocument/2006/relationships/hyperlink" Target="file:///D:\LTE\SA1\TSGS1_80_Reno\Inbox\docs\S1-174420.zip" TargetMode="External"/><Relationship Id="rId27" Type="http://schemas.openxmlformats.org/officeDocument/2006/relationships/hyperlink" Target="file:///D:\LTE\SA1\TSGS1_80_Reno\Inbox\docs\S1-174396.zip" TargetMode="External"/><Relationship Id="rId30" Type="http://schemas.openxmlformats.org/officeDocument/2006/relationships/hyperlink" Target="file:///C:\Users\norpahj\AppData\Local\Microsoft\Windows\INetCache\Content.Outlook\XYSZ9Z0W\docs\S1-174175.zip" TargetMode="External"/><Relationship Id="rId35" Type="http://schemas.openxmlformats.org/officeDocument/2006/relationships/hyperlink" Target="file:///C:\Users\norpahj\AppData\Local\Microsoft\Windows\INetCache\Content.Outlook\XYSZ9Z0W\docs\S1-174139.zip" TargetMode="External"/><Relationship Id="rId43" Type="http://schemas.openxmlformats.org/officeDocument/2006/relationships/hyperlink" Target="file:///D:\LTE\SA1\TSGS1_80_Reno\docs\S1-174255.zip" TargetMode="External"/><Relationship Id="rId48" Type="http://schemas.openxmlformats.org/officeDocument/2006/relationships/hyperlink" Target="file:///D:\LTE\SA1\TSGS1_80_Reno\Inbox\docs\S1-174426.zip" TargetMode="External"/><Relationship Id="rId56" Type="http://schemas.openxmlformats.org/officeDocument/2006/relationships/hyperlink" Target="file:///C:\Users\norpahj\AppData\Local\Microsoft\Windows\INetCache\Content.Outlook\XYSZ9Z0W\docs\S1-174050.zip" TargetMode="External"/><Relationship Id="rId64" Type="http://schemas.openxmlformats.org/officeDocument/2006/relationships/hyperlink" Target="file:///C:\Users\norpahj\AppData\Local\Microsoft\Windows\INetCache\Content.Outlook\XYSZ9Z0W\docs\S1-174166.zip" TargetMode="External"/><Relationship Id="rId69" Type="http://schemas.openxmlformats.org/officeDocument/2006/relationships/hyperlink" Target="file:///D:\LTE\SA1\TSGS1_80_Reno\Inbox\docs\S1-174405.zip" TargetMode="External"/><Relationship Id="rId77" Type="http://schemas.openxmlformats.org/officeDocument/2006/relationships/hyperlink" Target="file:///C:\Users\norpahj\AppData\Local\Microsoft\Windows\INetCache\Content.Outlook\XYSZ9Z0W\docs\S1-174155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D:\LTE\SA1\TSGS1_80_Reno\Inbox\docs\S1-174432.zip" TargetMode="External"/><Relationship Id="rId72" Type="http://schemas.openxmlformats.org/officeDocument/2006/relationships/hyperlink" Target="file:///D:\LTE\SA1\TSGS1_80_Reno\Inbox\docs\S1-174407.zip" TargetMode="External"/><Relationship Id="rId80" Type="http://schemas.openxmlformats.org/officeDocument/2006/relationships/hyperlink" Target="file:///D:\LTE\SA1\TSGS1_80_Reno\Inbox\docs\S1-174406.zip" TargetMode="External"/><Relationship Id="rId85" Type="http://schemas.openxmlformats.org/officeDocument/2006/relationships/hyperlink" Target="file:///D:\LTE\SA1\TSGS1_80_Reno\Inbox\docs\S1-174427.zip" TargetMode="External"/><Relationship Id="rId93" Type="http://schemas.openxmlformats.org/officeDocument/2006/relationships/hyperlink" Target="file:///C:\Users\norpahj\AppData\Local\Microsoft\Windows\INetCache\Content.Outlook\XYSZ9Z0W\docs\S1-174014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norpahj\AppData\Local\Microsoft\Windows\INetCache\Content.Outlook\XYSZ9Z0W\docs\S1-174172.zip" TargetMode="External"/><Relationship Id="rId17" Type="http://schemas.openxmlformats.org/officeDocument/2006/relationships/hyperlink" Target="file:///D:\LTE\SA1\TSGS1_80_Reno\Inbox\docs\S1-174392.zip" TargetMode="External"/><Relationship Id="rId25" Type="http://schemas.openxmlformats.org/officeDocument/2006/relationships/hyperlink" Target="file:///D:\LTE\SA1\TSGS1_80_Reno\Inbox\docs\S1-174393.zip" TargetMode="External"/><Relationship Id="rId33" Type="http://schemas.openxmlformats.org/officeDocument/2006/relationships/hyperlink" Target="file:///D:\LTE\SA1\TSGS1_80_Reno\Inbox\docs\S1-174424.zip" TargetMode="External"/><Relationship Id="rId38" Type="http://schemas.openxmlformats.org/officeDocument/2006/relationships/hyperlink" Target="file:///C:\Users\norpahj\AppData\Local\Microsoft\Windows\INetCache\Content.Outlook\XYSZ9Z0W\docs\S1-174037.zip" TargetMode="External"/><Relationship Id="rId46" Type="http://schemas.openxmlformats.org/officeDocument/2006/relationships/hyperlink" Target="file:///C:\Users\norpahj\AppData\Local\Microsoft\Windows\INetCache\Content.Outlook\XYSZ9Z0W\docs\S1-174149.zip" TargetMode="External"/><Relationship Id="rId59" Type="http://schemas.openxmlformats.org/officeDocument/2006/relationships/hyperlink" Target="file:///D:\LTE\SA1\TSGS1_80_Reno\Inbox\docs\S1-174401.zip" TargetMode="External"/><Relationship Id="rId67" Type="http://schemas.openxmlformats.org/officeDocument/2006/relationships/hyperlink" Target="file:///D:\LTE\SA1\TSGS1_80_Reno\Inbox\docs\S1-174428.zip" TargetMode="External"/><Relationship Id="rId20" Type="http://schemas.openxmlformats.org/officeDocument/2006/relationships/hyperlink" Target="file:///C:\Users\norpahj\AppData\Local\Microsoft\Windows\INetCache\Content.Outlook\XYSZ9Z0W\docs\S1-174135.zip" TargetMode="External"/><Relationship Id="rId41" Type="http://schemas.openxmlformats.org/officeDocument/2006/relationships/hyperlink" Target="file:///D:\LTE\SA1\TSGS1_80_Reno\Inbox\docs\S1-174423.zip" TargetMode="External"/><Relationship Id="rId54" Type="http://schemas.openxmlformats.org/officeDocument/2006/relationships/hyperlink" Target="file:///C:\Users\norpahj\AppData\Local\Microsoft\Windows\INetCache\Content.Outlook\XYSZ9Z0W\docs\S1-174011.zip" TargetMode="External"/><Relationship Id="rId62" Type="http://schemas.openxmlformats.org/officeDocument/2006/relationships/hyperlink" Target="file:///C:\Users\norpahj\AppData\Local\Microsoft\Windows\INetCache\Content.Outlook\XYSZ9Z0W\docs\S1-174168.zip" TargetMode="External"/><Relationship Id="rId70" Type="http://schemas.openxmlformats.org/officeDocument/2006/relationships/hyperlink" Target="file:///D:\LTE\SA1\TSGS1_80_Reno\Inbox\docs\S1-174429.zip" TargetMode="External"/><Relationship Id="rId75" Type="http://schemas.openxmlformats.org/officeDocument/2006/relationships/hyperlink" Target="file:///C:\Users\norpahj\AppData\Local\Microsoft\Windows\INetCache\Content.Outlook\XYSZ9Z0W\docs\S1-174154.zip" TargetMode="External"/><Relationship Id="rId83" Type="http://schemas.openxmlformats.org/officeDocument/2006/relationships/hyperlink" Target="file:///C:\Users\norpahj\AppData\Local\Microsoft\Windows\INetCache\Content.Outlook\XYSZ9Z0W\docs\S1-174049.zip" TargetMode="External"/><Relationship Id="rId88" Type="http://schemas.openxmlformats.org/officeDocument/2006/relationships/hyperlink" Target="file:///C:\Users\norpahj\AppData\Local\Microsoft\Windows\INetCache\Content.Outlook\XYSZ9Z0W\docs\S1-174167.zip" TargetMode="External"/><Relationship Id="rId91" Type="http://schemas.openxmlformats.org/officeDocument/2006/relationships/hyperlink" Target="file:///C:\Users\norpahj\AppData\Local\Microsoft\Windows\INetCache\Content.Outlook\XYSZ9Z0W\docs\S1-174214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file:///D:\LTE\SA1\TSGS1_80_Reno\Inbox\docs\S1-174391.zip" TargetMode="External"/><Relationship Id="rId23" Type="http://schemas.openxmlformats.org/officeDocument/2006/relationships/hyperlink" Target="file:///D:\LTE\SA1\TSGS1_80_Reno\Inbox\docs\S1-174425.zip" TargetMode="External"/><Relationship Id="rId28" Type="http://schemas.openxmlformats.org/officeDocument/2006/relationships/hyperlink" Target="file:///C:\Users\norpahj\AppData\Local\Microsoft\Windows\INetCache\Content.Outlook\XYSZ9Z0W\docs\S1-174173.zip" TargetMode="External"/><Relationship Id="rId36" Type="http://schemas.openxmlformats.org/officeDocument/2006/relationships/hyperlink" Target="file:///D:\LTE\SA1\TSGS1_80_Reno\Inbox\docs\S1-174398.zip" TargetMode="External"/><Relationship Id="rId49" Type="http://schemas.openxmlformats.org/officeDocument/2006/relationships/hyperlink" Target="file:///C:\Users\norpahj\AppData\Local\Microsoft\Windows\INetCache\Content.Outlook\XYSZ9Z0W\docs\S1-174052.zip" TargetMode="External"/><Relationship Id="rId57" Type="http://schemas.openxmlformats.org/officeDocument/2006/relationships/hyperlink" Target="file:///D:\LTE\SA1\TSGS1_80_Reno\Inbox\docs\S1-174410.zip" TargetMode="External"/><Relationship Id="rId10" Type="http://schemas.openxmlformats.org/officeDocument/2006/relationships/hyperlink" Target="file:///D:\LTE\SA1\TSGS1_80_Reno\Inbox\docs\S1-174388.zip" TargetMode="External"/><Relationship Id="rId31" Type="http://schemas.openxmlformats.org/officeDocument/2006/relationships/hyperlink" Target="file:///D:\LTE\SA1\TSGS1_80_Reno\Inbox\docs\S1-174395.zip" TargetMode="External"/><Relationship Id="rId44" Type="http://schemas.openxmlformats.org/officeDocument/2006/relationships/hyperlink" Target="file:///D:\LTE\SA1\TSGS1_80_Reno\docs\S1-174256.zip" TargetMode="External"/><Relationship Id="rId52" Type="http://schemas.openxmlformats.org/officeDocument/2006/relationships/hyperlink" Target="file:///C:\Users\norpahj\AppData\Local\Microsoft\Windows\INetCache\Content.Outlook\XYSZ9Z0W\docs\S1-174013.zip" TargetMode="External"/><Relationship Id="rId60" Type="http://schemas.openxmlformats.org/officeDocument/2006/relationships/hyperlink" Target="file:///C:\Users\norpahj\AppData\Local\Microsoft\Windows\INetCache\Content.Outlook\XYSZ9Z0W\docs\S1-174012.zip" TargetMode="External"/><Relationship Id="rId65" Type="http://schemas.openxmlformats.org/officeDocument/2006/relationships/hyperlink" Target="file:///C:\Users\norpahj\AppData\Local\Microsoft\Windows\INetCache\Content.Outlook\XYSZ9Z0W\docs\S1-174150.zip" TargetMode="External"/><Relationship Id="rId73" Type="http://schemas.openxmlformats.org/officeDocument/2006/relationships/hyperlink" Target="file:///C:\Users\norpahj\AppData\Local\Microsoft\Windows\INetCache\Content.Outlook\XYSZ9Z0W\docs\S1-174153.zip" TargetMode="External"/><Relationship Id="rId78" Type="http://schemas.openxmlformats.org/officeDocument/2006/relationships/hyperlink" Target="file:///D:\LTE\SA1\TSGS1_80_Reno\Inbox\docs\S1-174417.zip" TargetMode="External"/><Relationship Id="rId81" Type="http://schemas.openxmlformats.org/officeDocument/2006/relationships/hyperlink" Target="file:///C:\Users\norpahj\AppData\Local\Microsoft\Windows\INetCache\Content.Outlook\XYSZ9Z0W\docs\S1-174048.zip" TargetMode="External"/><Relationship Id="rId86" Type="http://schemas.openxmlformats.org/officeDocument/2006/relationships/hyperlink" Target="file:///C:\Users\norpahj\AppData\Local\Microsoft\Windows\INetCache\Content.Outlook\XYSZ9Z0W\docs\S1-174051.zip" TargetMode="External"/><Relationship Id="rId9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AppData\Local\Microsoft\Windows\INetCache\Content.Outlook\XYSZ9Z0W\docs\S1-17408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083D4-5BE0-4901-9FB7-CCDFCC277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15</TotalTime>
  <Pages>13</Pages>
  <Words>4464</Words>
  <Characters>25445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29850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5</cp:revision>
  <dcterms:created xsi:type="dcterms:W3CDTF">2017-11-30T02:55:00Z</dcterms:created>
  <dcterms:modified xsi:type="dcterms:W3CDTF">2017-11-30T03:11:00Z</dcterms:modified>
</cp:coreProperties>
</file>